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3111F" w14:textId="56AF5F15" w:rsidR="005C41FD" w:rsidRPr="00177D15" w:rsidRDefault="005C41FD" w:rsidP="005C41FD">
      <w:pPr>
        <w:rPr>
          <w:rFonts w:ascii="Arial Narrow" w:hAnsi="Arial Narrow" w:cs="Arial"/>
          <w:b/>
          <w:i/>
          <w:sz w:val="20"/>
          <w:szCs w:val="20"/>
        </w:rPr>
      </w:pPr>
      <w:r w:rsidRPr="00177D15">
        <w:rPr>
          <w:rFonts w:ascii="Arial Narrow" w:hAnsi="Arial Narrow" w:cs="Arial"/>
          <w:b/>
          <w:i/>
          <w:sz w:val="20"/>
          <w:szCs w:val="20"/>
        </w:rPr>
        <w:t xml:space="preserve">U Varaždinu, </w:t>
      </w:r>
      <w:r w:rsidR="00431E4F">
        <w:rPr>
          <w:rFonts w:ascii="Arial Narrow" w:hAnsi="Arial Narrow" w:cs="Arial"/>
          <w:b/>
          <w:i/>
          <w:sz w:val="20"/>
          <w:szCs w:val="20"/>
        </w:rPr>
        <w:t>23</w:t>
      </w:r>
      <w:r w:rsidRPr="00177D15">
        <w:rPr>
          <w:rFonts w:ascii="Arial Narrow" w:hAnsi="Arial Narrow" w:cs="Arial"/>
          <w:b/>
          <w:i/>
          <w:sz w:val="20"/>
          <w:szCs w:val="20"/>
        </w:rPr>
        <w:t>.</w:t>
      </w:r>
      <w:r w:rsidR="006E3A56" w:rsidRPr="00177D15">
        <w:rPr>
          <w:rFonts w:ascii="Arial Narrow" w:hAnsi="Arial Narrow" w:cs="Arial"/>
          <w:b/>
          <w:i/>
          <w:sz w:val="20"/>
          <w:szCs w:val="20"/>
        </w:rPr>
        <w:t>0</w:t>
      </w:r>
      <w:r w:rsidR="007466FC">
        <w:rPr>
          <w:rFonts w:ascii="Arial Narrow" w:hAnsi="Arial Narrow" w:cs="Arial"/>
          <w:b/>
          <w:i/>
          <w:sz w:val="20"/>
          <w:szCs w:val="20"/>
        </w:rPr>
        <w:t>5</w:t>
      </w:r>
      <w:r w:rsidRPr="00177D15">
        <w:rPr>
          <w:rFonts w:ascii="Arial Narrow" w:hAnsi="Arial Narrow" w:cs="Arial"/>
          <w:b/>
          <w:i/>
          <w:sz w:val="20"/>
          <w:szCs w:val="20"/>
        </w:rPr>
        <w:t>.20</w:t>
      </w:r>
      <w:r w:rsidR="006E3A56" w:rsidRPr="00177D15">
        <w:rPr>
          <w:rFonts w:ascii="Arial Narrow" w:hAnsi="Arial Narrow" w:cs="Arial"/>
          <w:b/>
          <w:i/>
          <w:sz w:val="20"/>
          <w:szCs w:val="20"/>
        </w:rPr>
        <w:t>2</w:t>
      </w:r>
      <w:r w:rsidR="00E02CC8" w:rsidRPr="00177D15">
        <w:rPr>
          <w:rFonts w:ascii="Arial Narrow" w:hAnsi="Arial Narrow" w:cs="Arial"/>
          <w:b/>
          <w:i/>
          <w:sz w:val="20"/>
          <w:szCs w:val="20"/>
        </w:rPr>
        <w:t>2</w:t>
      </w:r>
      <w:r w:rsidRPr="00177D15">
        <w:rPr>
          <w:rFonts w:ascii="Arial Narrow" w:hAnsi="Arial Narrow" w:cs="Arial"/>
          <w:b/>
          <w:i/>
          <w:sz w:val="20"/>
          <w:szCs w:val="20"/>
        </w:rPr>
        <w:t>.</w:t>
      </w:r>
    </w:p>
    <w:p w14:paraId="2AE4C1AF" w14:textId="77777777" w:rsidR="005C41FD" w:rsidRPr="00177D15" w:rsidRDefault="005C41FD" w:rsidP="005C41FD">
      <w:pPr>
        <w:rPr>
          <w:rFonts w:ascii="Arial Narrow" w:hAnsi="Arial Narrow" w:cs="Arial"/>
          <w:b/>
          <w:i/>
          <w:sz w:val="20"/>
          <w:szCs w:val="20"/>
        </w:rPr>
      </w:pPr>
    </w:p>
    <w:p w14:paraId="4F0EDFAB" w14:textId="4ADC111B" w:rsidR="005C41FD" w:rsidRDefault="005C41FD" w:rsidP="005C41FD">
      <w:pPr>
        <w:rPr>
          <w:rFonts w:ascii="Arial Narrow" w:hAnsi="Arial Narrow" w:cs="Arial"/>
          <w:b/>
          <w:i/>
          <w:sz w:val="20"/>
          <w:szCs w:val="20"/>
        </w:rPr>
      </w:pPr>
    </w:p>
    <w:p w14:paraId="77892574" w14:textId="636EBB84" w:rsidR="00A53C5F" w:rsidRDefault="00A53C5F" w:rsidP="005C41FD">
      <w:pPr>
        <w:rPr>
          <w:rFonts w:ascii="Arial Narrow" w:hAnsi="Arial Narrow" w:cs="Arial"/>
          <w:b/>
          <w:i/>
          <w:sz w:val="20"/>
          <w:szCs w:val="20"/>
        </w:rPr>
      </w:pPr>
    </w:p>
    <w:p w14:paraId="2A1C91D8" w14:textId="2513CB9C" w:rsidR="00A53C5F" w:rsidRDefault="00A53C5F" w:rsidP="005C41FD">
      <w:pPr>
        <w:rPr>
          <w:rFonts w:ascii="Arial Narrow" w:hAnsi="Arial Narrow" w:cs="Arial"/>
          <w:b/>
          <w:i/>
          <w:sz w:val="20"/>
          <w:szCs w:val="20"/>
        </w:rPr>
      </w:pPr>
    </w:p>
    <w:p w14:paraId="0376E5BC" w14:textId="4BDDA9C4" w:rsidR="00A53C5F" w:rsidRDefault="00A53C5F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11C6A1CB" w14:textId="0C399735" w:rsidR="00527FED" w:rsidRDefault="00527FED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186A710C" w14:textId="5822AB28" w:rsidR="00527FED" w:rsidRDefault="00527FED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450D048F" w14:textId="77777777" w:rsidR="0026008A" w:rsidRDefault="0026008A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1946C89F" w14:textId="77777777" w:rsidR="00527FED" w:rsidRDefault="00527FED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275BD321" w14:textId="08BF6A84" w:rsidR="00527FED" w:rsidRDefault="00527FED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133B4223" w14:textId="169DDF37" w:rsidR="00527FED" w:rsidRPr="00177D15" w:rsidRDefault="00527FED" w:rsidP="00527FED">
      <w:pPr>
        <w:jc w:val="both"/>
        <w:rPr>
          <w:rFonts w:ascii="Arial Narrow" w:hAnsi="Arial Narrow" w:cs="Arial"/>
          <w:b/>
          <w:sz w:val="28"/>
          <w:szCs w:val="28"/>
        </w:rPr>
      </w:pPr>
      <w:r w:rsidRPr="00177D15">
        <w:rPr>
          <w:rFonts w:ascii="Arial Narrow" w:hAnsi="Arial Narrow" w:cs="Arial"/>
          <w:b/>
          <w:sz w:val="28"/>
          <w:szCs w:val="28"/>
        </w:rPr>
        <w:t xml:space="preserve">Nadležan sud: </w:t>
      </w:r>
      <w:r w:rsidRPr="00177D15">
        <w:rPr>
          <w:rFonts w:ascii="Arial Narrow" w:hAnsi="Arial Narrow" w:cs="Arial"/>
          <w:b/>
          <w:sz w:val="28"/>
          <w:szCs w:val="28"/>
        </w:rPr>
        <w:tab/>
        <w:t>T</w:t>
      </w:r>
      <w:r w:rsidR="000078B3">
        <w:rPr>
          <w:rFonts w:ascii="Arial Narrow" w:hAnsi="Arial Narrow" w:cs="Arial"/>
          <w:b/>
          <w:sz w:val="28"/>
          <w:szCs w:val="28"/>
        </w:rPr>
        <w:t>RGOVAČKI SUD U</w:t>
      </w:r>
      <w:r w:rsidRPr="00177D15">
        <w:rPr>
          <w:rFonts w:ascii="Arial Narrow" w:hAnsi="Arial Narrow" w:cs="Arial"/>
          <w:b/>
          <w:sz w:val="28"/>
          <w:szCs w:val="28"/>
        </w:rPr>
        <w:t xml:space="preserve"> </w:t>
      </w:r>
      <w:r w:rsidR="00431E4F">
        <w:rPr>
          <w:rFonts w:ascii="Arial Narrow" w:hAnsi="Arial Narrow" w:cs="Arial"/>
          <w:b/>
          <w:sz w:val="28"/>
          <w:szCs w:val="28"/>
        </w:rPr>
        <w:t>D</w:t>
      </w:r>
      <w:r w:rsidR="000078B3">
        <w:rPr>
          <w:rFonts w:ascii="Arial Narrow" w:hAnsi="Arial Narrow" w:cs="Arial"/>
          <w:b/>
          <w:sz w:val="28"/>
          <w:szCs w:val="28"/>
        </w:rPr>
        <w:t>U</w:t>
      </w:r>
      <w:r w:rsidR="00431E4F">
        <w:rPr>
          <w:rFonts w:ascii="Arial Narrow" w:hAnsi="Arial Narrow" w:cs="Arial"/>
          <w:b/>
          <w:sz w:val="28"/>
          <w:szCs w:val="28"/>
        </w:rPr>
        <w:t>BROVNIKU</w:t>
      </w:r>
    </w:p>
    <w:p w14:paraId="6364FA6D" w14:textId="1865816D" w:rsidR="00527FED" w:rsidRPr="00177D15" w:rsidRDefault="00527FED" w:rsidP="00527FED">
      <w:pPr>
        <w:jc w:val="both"/>
        <w:rPr>
          <w:rFonts w:ascii="Arial Narrow" w:hAnsi="Arial Narrow" w:cs="Arial"/>
          <w:b/>
          <w:sz w:val="28"/>
          <w:szCs w:val="28"/>
        </w:rPr>
      </w:pPr>
      <w:r w:rsidRPr="00177D15">
        <w:rPr>
          <w:rFonts w:ascii="Arial Narrow" w:hAnsi="Arial Narrow" w:cs="Arial"/>
          <w:b/>
          <w:sz w:val="28"/>
          <w:szCs w:val="28"/>
        </w:rPr>
        <w:t xml:space="preserve">Poslovni broj: </w:t>
      </w:r>
      <w:r w:rsidRPr="00177D15">
        <w:rPr>
          <w:rFonts w:ascii="Arial Narrow" w:hAnsi="Arial Narrow" w:cs="Arial"/>
          <w:b/>
          <w:sz w:val="28"/>
          <w:szCs w:val="28"/>
        </w:rPr>
        <w:tab/>
      </w:r>
      <w:r w:rsidRPr="00527FED">
        <w:rPr>
          <w:rFonts w:ascii="Arial Narrow" w:hAnsi="Arial Narrow" w:cs="Arial"/>
          <w:b/>
          <w:sz w:val="28"/>
          <w:szCs w:val="28"/>
          <w:u w:val="single"/>
        </w:rPr>
        <w:t>St- 1</w:t>
      </w:r>
      <w:r w:rsidR="00431E4F">
        <w:rPr>
          <w:rFonts w:ascii="Arial Narrow" w:hAnsi="Arial Narrow" w:cs="Arial"/>
          <w:b/>
          <w:sz w:val="28"/>
          <w:szCs w:val="28"/>
          <w:u w:val="single"/>
        </w:rPr>
        <w:t>0</w:t>
      </w:r>
      <w:r w:rsidRPr="00527FED">
        <w:rPr>
          <w:rFonts w:ascii="Arial Narrow" w:hAnsi="Arial Narrow" w:cs="Arial"/>
          <w:b/>
          <w:sz w:val="28"/>
          <w:szCs w:val="28"/>
          <w:u w:val="single"/>
        </w:rPr>
        <w:t>2/201</w:t>
      </w:r>
      <w:r w:rsidR="00431E4F">
        <w:rPr>
          <w:rFonts w:ascii="Arial Narrow" w:hAnsi="Arial Narrow" w:cs="Arial"/>
          <w:b/>
          <w:sz w:val="28"/>
          <w:szCs w:val="28"/>
          <w:u w:val="single"/>
        </w:rPr>
        <w:t>9</w:t>
      </w:r>
    </w:p>
    <w:p w14:paraId="33E80CE7" w14:textId="39347F32" w:rsidR="00527FED" w:rsidRPr="00177D15" w:rsidRDefault="00527FED" w:rsidP="00527FED">
      <w:pPr>
        <w:jc w:val="both"/>
        <w:rPr>
          <w:rFonts w:ascii="Arial Narrow" w:hAnsi="Arial Narrow" w:cs="Arial"/>
          <w:b/>
          <w:sz w:val="28"/>
          <w:szCs w:val="28"/>
        </w:rPr>
      </w:pPr>
      <w:r w:rsidRPr="00177D15">
        <w:rPr>
          <w:rFonts w:ascii="Arial Narrow" w:hAnsi="Arial Narrow" w:cs="Arial"/>
          <w:b/>
          <w:sz w:val="28"/>
          <w:szCs w:val="28"/>
        </w:rPr>
        <w:t xml:space="preserve">Dužnik: </w:t>
      </w:r>
      <w:r w:rsidRPr="00177D15">
        <w:rPr>
          <w:rFonts w:ascii="Arial Narrow" w:hAnsi="Arial Narrow" w:cs="Arial"/>
          <w:b/>
          <w:sz w:val="28"/>
          <w:szCs w:val="28"/>
        </w:rPr>
        <w:tab/>
      </w:r>
      <w:r w:rsidRPr="00177D15">
        <w:rPr>
          <w:rFonts w:ascii="Arial Narrow" w:hAnsi="Arial Narrow" w:cs="Arial"/>
          <w:b/>
          <w:sz w:val="28"/>
          <w:szCs w:val="28"/>
        </w:rPr>
        <w:tab/>
      </w:r>
      <w:r w:rsidR="00431E4F" w:rsidRPr="00951283">
        <w:rPr>
          <w:rFonts w:ascii="Arial Narrow" w:hAnsi="Arial Narrow" w:cs="Arial"/>
          <w:b/>
          <w:sz w:val="28"/>
          <w:szCs w:val="28"/>
          <w:u w:val="single"/>
        </w:rPr>
        <w:t>ARCA MERCATUS</w:t>
      </w:r>
      <w:r w:rsidRPr="00951283">
        <w:rPr>
          <w:rFonts w:ascii="Arial Narrow" w:hAnsi="Arial Narrow" w:cs="Arial"/>
          <w:b/>
          <w:sz w:val="28"/>
          <w:szCs w:val="28"/>
          <w:u w:val="single"/>
        </w:rPr>
        <w:t xml:space="preserve"> d.o.o.</w:t>
      </w:r>
      <w:r w:rsidRPr="00527FED">
        <w:rPr>
          <w:rFonts w:ascii="Arial Narrow" w:hAnsi="Arial Narrow" w:cs="Arial"/>
          <w:b/>
          <w:sz w:val="28"/>
          <w:szCs w:val="28"/>
          <w:u w:val="single"/>
        </w:rPr>
        <w:t xml:space="preserve"> u stečaju</w:t>
      </w:r>
      <w:r w:rsidRPr="00177D15">
        <w:rPr>
          <w:rFonts w:ascii="Arial Narrow" w:hAnsi="Arial Narrow" w:cs="Arial"/>
          <w:b/>
          <w:sz w:val="28"/>
          <w:szCs w:val="28"/>
        </w:rPr>
        <w:t xml:space="preserve"> </w:t>
      </w:r>
    </w:p>
    <w:p w14:paraId="6843C392" w14:textId="2D8E2A65" w:rsidR="00527FED" w:rsidRPr="00177D15" w:rsidRDefault="00431E4F" w:rsidP="00527FED">
      <w:pPr>
        <w:ind w:left="1416" w:firstLine="708"/>
        <w:jc w:val="both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Varaždinska 53</w:t>
      </w:r>
      <w:r w:rsidR="00527FED">
        <w:rPr>
          <w:rFonts w:ascii="Arial Narrow" w:hAnsi="Arial Narrow" w:cs="Arial"/>
          <w:b/>
          <w:sz w:val="28"/>
          <w:szCs w:val="28"/>
        </w:rPr>
        <w:t xml:space="preserve">, </w:t>
      </w:r>
      <w:r>
        <w:rPr>
          <w:rFonts w:ascii="Arial Narrow" w:hAnsi="Arial Narrow" w:cs="Arial"/>
          <w:b/>
          <w:sz w:val="28"/>
          <w:szCs w:val="28"/>
        </w:rPr>
        <w:t>Split</w:t>
      </w:r>
      <w:r w:rsidR="00527FED" w:rsidRPr="00177D15">
        <w:rPr>
          <w:rFonts w:ascii="Arial Narrow" w:hAnsi="Arial Narrow" w:cs="Arial"/>
          <w:b/>
          <w:sz w:val="28"/>
          <w:szCs w:val="28"/>
        </w:rPr>
        <w:t xml:space="preserve">, OIB: </w:t>
      </w:r>
      <w:r>
        <w:rPr>
          <w:rFonts w:ascii="Arial Narrow" w:hAnsi="Arial Narrow" w:cs="Arial"/>
          <w:b/>
          <w:sz w:val="28"/>
          <w:szCs w:val="28"/>
        </w:rPr>
        <w:t>21842109097</w:t>
      </w:r>
    </w:p>
    <w:p w14:paraId="3265EF0B" w14:textId="0B904F78" w:rsidR="00527FED" w:rsidRDefault="00527FED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3A45533C" w14:textId="77777777" w:rsidR="00527FED" w:rsidRPr="00527FED" w:rsidRDefault="00527FED" w:rsidP="005C41FD">
      <w:pPr>
        <w:rPr>
          <w:rFonts w:ascii="Arial Narrow" w:hAnsi="Arial Narrow" w:cs="Arial"/>
          <w:b/>
          <w:iCs/>
          <w:sz w:val="20"/>
          <w:szCs w:val="20"/>
        </w:rPr>
      </w:pPr>
    </w:p>
    <w:p w14:paraId="0ECA7D81" w14:textId="1F74B26D" w:rsidR="005E350B" w:rsidRDefault="005E350B" w:rsidP="005C41FD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214FC015" w14:textId="77777777" w:rsidR="004D1A0A" w:rsidRPr="00177D15" w:rsidRDefault="004D1A0A" w:rsidP="005C41FD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093D662E" w14:textId="598891C2" w:rsidR="00203CEB" w:rsidRPr="00527FED" w:rsidRDefault="00A53C5F" w:rsidP="00203CEB">
      <w:pPr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527FED">
        <w:rPr>
          <w:rFonts w:ascii="Arial Narrow" w:hAnsi="Arial Narrow" w:cs="Arial"/>
          <w:b/>
          <w:sz w:val="28"/>
          <w:szCs w:val="28"/>
          <w:u w:val="single"/>
        </w:rPr>
        <w:t xml:space="preserve">IZVJEŠĆE BROJ </w:t>
      </w:r>
      <w:r w:rsidR="00431E4F">
        <w:rPr>
          <w:rFonts w:ascii="Arial Narrow" w:hAnsi="Arial Narrow" w:cs="Arial"/>
          <w:b/>
          <w:sz w:val="28"/>
          <w:szCs w:val="28"/>
          <w:u w:val="single"/>
        </w:rPr>
        <w:t>1</w:t>
      </w:r>
      <w:r w:rsidR="00E5622C">
        <w:rPr>
          <w:rFonts w:ascii="Arial Narrow" w:hAnsi="Arial Narrow" w:cs="Arial"/>
          <w:b/>
          <w:sz w:val="28"/>
          <w:szCs w:val="28"/>
          <w:u w:val="single"/>
        </w:rPr>
        <w:t>1</w:t>
      </w:r>
      <w:r w:rsidRPr="00527FED">
        <w:rPr>
          <w:rFonts w:ascii="Arial Narrow" w:hAnsi="Arial Narrow" w:cs="Arial"/>
          <w:b/>
          <w:sz w:val="28"/>
          <w:szCs w:val="28"/>
          <w:u w:val="single"/>
        </w:rPr>
        <w:t xml:space="preserve">. </w:t>
      </w:r>
      <w:r w:rsidR="00203CEB" w:rsidRPr="00527FED">
        <w:rPr>
          <w:rFonts w:ascii="Arial Narrow" w:hAnsi="Arial Narrow" w:cs="Arial"/>
          <w:b/>
          <w:sz w:val="28"/>
          <w:szCs w:val="28"/>
          <w:u w:val="single"/>
        </w:rPr>
        <w:t>STEČAJNOG UPRAVITELJA</w:t>
      </w:r>
    </w:p>
    <w:p w14:paraId="13859B8D" w14:textId="4B4CA9B5" w:rsidR="00203CEB" w:rsidRPr="00177D15" w:rsidRDefault="00203CEB" w:rsidP="00203CEB">
      <w:pPr>
        <w:jc w:val="center"/>
        <w:rPr>
          <w:rFonts w:ascii="Arial Narrow" w:hAnsi="Arial Narrow" w:cs="Arial"/>
          <w:b/>
          <w:sz w:val="28"/>
          <w:szCs w:val="28"/>
        </w:rPr>
      </w:pPr>
      <w:r w:rsidRPr="00177D15">
        <w:rPr>
          <w:rFonts w:ascii="Arial Narrow" w:hAnsi="Arial Narrow" w:cs="Arial"/>
          <w:b/>
          <w:sz w:val="28"/>
          <w:szCs w:val="28"/>
        </w:rPr>
        <w:t xml:space="preserve">o unovčenju </w:t>
      </w:r>
      <w:r w:rsidR="00A53C5F">
        <w:rPr>
          <w:rFonts w:ascii="Arial Narrow" w:hAnsi="Arial Narrow" w:cs="Arial"/>
          <w:b/>
          <w:sz w:val="28"/>
          <w:szCs w:val="28"/>
        </w:rPr>
        <w:t>nekretnin</w:t>
      </w:r>
      <w:r w:rsidR="00951283">
        <w:rPr>
          <w:rFonts w:ascii="Arial Narrow" w:hAnsi="Arial Narrow" w:cs="Arial"/>
          <w:b/>
          <w:sz w:val="28"/>
          <w:szCs w:val="28"/>
        </w:rPr>
        <w:t>e</w:t>
      </w:r>
      <w:r w:rsidR="00A53C5F">
        <w:rPr>
          <w:rFonts w:ascii="Arial Narrow" w:hAnsi="Arial Narrow" w:cs="Arial"/>
          <w:b/>
          <w:sz w:val="28"/>
          <w:szCs w:val="28"/>
        </w:rPr>
        <w:t xml:space="preserve"> </w:t>
      </w:r>
      <w:r w:rsidR="00E5622C">
        <w:rPr>
          <w:rFonts w:ascii="Arial Narrow" w:hAnsi="Arial Narrow" w:cs="Arial"/>
          <w:b/>
          <w:sz w:val="28"/>
          <w:szCs w:val="28"/>
        </w:rPr>
        <w:t>Gornji Muć</w:t>
      </w:r>
    </w:p>
    <w:p w14:paraId="07AD237A" w14:textId="77777777" w:rsidR="00203CEB" w:rsidRPr="00177D15" w:rsidRDefault="00203CEB" w:rsidP="00203CEB">
      <w:pPr>
        <w:jc w:val="center"/>
        <w:rPr>
          <w:rFonts w:ascii="Arial Narrow" w:hAnsi="Arial Narrow" w:cs="Arial"/>
          <w:b/>
          <w:sz w:val="28"/>
          <w:szCs w:val="28"/>
        </w:rPr>
      </w:pPr>
      <w:r w:rsidRPr="00177D15">
        <w:rPr>
          <w:rFonts w:ascii="Arial Narrow" w:hAnsi="Arial Narrow" w:cs="Arial"/>
          <w:b/>
          <w:sz w:val="28"/>
          <w:szCs w:val="28"/>
        </w:rPr>
        <w:t xml:space="preserve">i </w:t>
      </w:r>
    </w:p>
    <w:p w14:paraId="1836BC17" w14:textId="3728206F" w:rsidR="00203CEB" w:rsidRPr="00527FED" w:rsidRDefault="004D1A0A" w:rsidP="00203CEB">
      <w:pPr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>
        <w:rPr>
          <w:rFonts w:ascii="Arial Narrow" w:hAnsi="Arial Narrow" w:cs="Arial"/>
          <w:b/>
          <w:sz w:val="28"/>
          <w:szCs w:val="28"/>
          <w:u w:val="single"/>
        </w:rPr>
        <w:t>OBRAČUN TROŠKOVA UNOVČENJA PREDMETA RAZLUČNOG PRAVA</w:t>
      </w:r>
    </w:p>
    <w:p w14:paraId="06DA7DC0" w14:textId="6829E93D" w:rsidR="005C41FD" w:rsidRPr="00177D15" w:rsidRDefault="00203CEB" w:rsidP="005C41FD">
      <w:pPr>
        <w:jc w:val="center"/>
        <w:rPr>
          <w:rFonts w:ascii="Arial Narrow" w:hAnsi="Arial Narrow" w:cs="Arial"/>
          <w:b/>
          <w:sz w:val="32"/>
          <w:szCs w:val="32"/>
        </w:rPr>
      </w:pPr>
      <w:r w:rsidRPr="00177D15">
        <w:rPr>
          <w:rFonts w:ascii="Arial Narrow" w:hAnsi="Arial Narrow" w:cs="Arial"/>
          <w:b/>
          <w:sz w:val="28"/>
          <w:szCs w:val="28"/>
        </w:rPr>
        <w:t xml:space="preserve">temeljem čl. </w:t>
      </w:r>
      <w:r w:rsidR="00FA6822">
        <w:rPr>
          <w:rFonts w:ascii="Arial Narrow" w:hAnsi="Arial Narrow" w:cs="Arial"/>
          <w:b/>
          <w:sz w:val="28"/>
          <w:szCs w:val="28"/>
        </w:rPr>
        <w:t xml:space="preserve">248. i </w:t>
      </w:r>
      <w:r w:rsidRPr="00177D15">
        <w:rPr>
          <w:rFonts w:ascii="Arial Narrow" w:hAnsi="Arial Narrow" w:cs="Arial"/>
          <w:b/>
          <w:sz w:val="28"/>
          <w:szCs w:val="28"/>
        </w:rPr>
        <w:t>2</w:t>
      </w:r>
      <w:r w:rsidR="007466FC">
        <w:rPr>
          <w:rFonts w:ascii="Arial Narrow" w:hAnsi="Arial Narrow" w:cs="Arial"/>
          <w:b/>
          <w:sz w:val="28"/>
          <w:szCs w:val="28"/>
        </w:rPr>
        <w:t>54</w:t>
      </w:r>
      <w:r w:rsidRPr="00177D15">
        <w:rPr>
          <w:rFonts w:ascii="Arial Narrow" w:hAnsi="Arial Narrow" w:cs="Arial"/>
          <w:b/>
          <w:sz w:val="28"/>
          <w:szCs w:val="28"/>
        </w:rPr>
        <w:t>.</w:t>
      </w:r>
      <w:r w:rsidR="00FA6822">
        <w:rPr>
          <w:rFonts w:ascii="Arial Narrow" w:hAnsi="Arial Narrow" w:cs="Arial"/>
          <w:b/>
          <w:sz w:val="28"/>
          <w:szCs w:val="28"/>
        </w:rPr>
        <w:t>st.3.</w:t>
      </w:r>
      <w:r w:rsidRPr="00177D15">
        <w:rPr>
          <w:rFonts w:ascii="Arial Narrow" w:hAnsi="Arial Narrow" w:cs="Arial"/>
          <w:b/>
          <w:sz w:val="28"/>
          <w:szCs w:val="28"/>
        </w:rPr>
        <w:t xml:space="preserve"> Stečajnog zakona</w:t>
      </w:r>
    </w:p>
    <w:p w14:paraId="0716D57E" w14:textId="31FB67C9" w:rsidR="005C41FD" w:rsidRDefault="00835C39" w:rsidP="005C41FD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</w:t>
      </w:r>
    </w:p>
    <w:p w14:paraId="14C959AC" w14:textId="77777777" w:rsidR="00835C39" w:rsidRPr="00177D15" w:rsidRDefault="00835C39" w:rsidP="005C41FD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1208F2BB" w14:textId="77777777" w:rsidR="005C41FD" w:rsidRPr="00177D15" w:rsidRDefault="005C41FD" w:rsidP="005C41FD">
      <w:pPr>
        <w:jc w:val="both"/>
        <w:rPr>
          <w:rFonts w:ascii="Arial Narrow" w:hAnsi="Arial Narrow" w:cs="Arial"/>
          <w:sz w:val="28"/>
          <w:szCs w:val="28"/>
        </w:rPr>
      </w:pPr>
    </w:p>
    <w:p w14:paraId="6537D6E6" w14:textId="7E7741F6" w:rsidR="00E02CC8" w:rsidRDefault="00E02CC8" w:rsidP="003B705F">
      <w:pPr>
        <w:spacing w:line="288" w:lineRule="auto"/>
        <w:jc w:val="both"/>
        <w:rPr>
          <w:rFonts w:ascii="Arial Narrow" w:hAnsi="Arial Narrow" w:cs="Arial"/>
        </w:rPr>
      </w:pPr>
      <w:r w:rsidRPr="00177D15">
        <w:rPr>
          <w:rFonts w:ascii="Arial Narrow" w:hAnsi="Arial Narrow" w:cs="Arial"/>
        </w:rPr>
        <w:t xml:space="preserve">Ovim </w:t>
      </w:r>
      <w:r w:rsidR="004D1A0A">
        <w:rPr>
          <w:rFonts w:ascii="Arial Narrow" w:hAnsi="Arial Narrow" w:cs="Arial"/>
        </w:rPr>
        <w:t xml:space="preserve">izvješćem </w:t>
      </w:r>
      <w:r w:rsidRPr="00177D15">
        <w:rPr>
          <w:rFonts w:ascii="Arial Narrow" w:hAnsi="Arial Narrow" w:cs="Arial"/>
        </w:rPr>
        <w:t>stečajni upravitelj</w:t>
      </w:r>
      <w:r w:rsidR="000E2885">
        <w:rPr>
          <w:rFonts w:ascii="Arial Narrow" w:hAnsi="Arial Narrow" w:cs="Arial"/>
        </w:rPr>
        <w:t>,</w:t>
      </w:r>
      <w:r w:rsidRPr="00177D15">
        <w:rPr>
          <w:rFonts w:ascii="Arial Narrow" w:hAnsi="Arial Narrow" w:cs="Arial"/>
        </w:rPr>
        <w:t xml:space="preserve"> </w:t>
      </w:r>
      <w:r w:rsidR="004D1A0A">
        <w:rPr>
          <w:rFonts w:ascii="Arial Narrow" w:hAnsi="Arial Narrow" w:cs="Arial"/>
        </w:rPr>
        <w:t>u skladu sa čl. 254.st.1. Stečajnog zakona (NN.71/15,104/17)</w:t>
      </w:r>
      <w:r w:rsidR="000E2885">
        <w:rPr>
          <w:rFonts w:ascii="Arial Narrow" w:hAnsi="Arial Narrow" w:cs="Arial"/>
        </w:rPr>
        <w:t>,</w:t>
      </w:r>
      <w:r w:rsidR="004D1A0A">
        <w:rPr>
          <w:rFonts w:ascii="Arial Narrow" w:hAnsi="Arial Narrow" w:cs="Arial"/>
        </w:rPr>
        <w:t xml:space="preserve"> </w:t>
      </w:r>
      <w:r w:rsidRPr="00177D15">
        <w:rPr>
          <w:rFonts w:ascii="Arial Narrow" w:hAnsi="Arial Narrow" w:cs="Arial"/>
        </w:rPr>
        <w:t>podnosi</w:t>
      </w:r>
      <w:r w:rsidR="007524D4">
        <w:rPr>
          <w:rFonts w:ascii="Arial Narrow" w:hAnsi="Arial Narrow" w:cs="Arial"/>
        </w:rPr>
        <w:t xml:space="preserve"> obračun troškova unovčenja predmeta </w:t>
      </w:r>
      <w:proofErr w:type="spellStart"/>
      <w:r w:rsidR="007524D4">
        <w:rPr>
          <w:rFonts w:ascii="Arial Narrow" w:hAnsi="Arial Narrow" w:cs="Arial"/>
        </w:rPr>
        <w:t>razlučnog</w:t>
      </w:r>
      <w:proofErr w:type="spellEnd"/>
      <w:r w:rsidR="007524D4">
        <w:rPr>
          <w:rFonts w:ascii="Arial Narrow" w:hAnsi="Arial Narrow" w:cs="Arial"/>
        </w:rPr>
        <w:t xml:space="preserve"> </w:t>
      </w:r>
      <w:r w:rsidR="007524D4" w:rsidRPr="0026008A">
        <w:rPr>
          <w:rFonts w:ascii="Arial Narrow" w:hAnsi="Arial Narrow" w:cs="Arial"/>
        </w:rPr>
        <w:t xml:space="preserve">prava </w:t>
      </w:r>
      <w:r w:rsidR="001D680E" w:rsidRPr="009C5151">
        <w:rPr>
          <w:rFonts w:ascii="Arial Narrow" w:hAnsi="Arial Narrow" w:cs="Arial"/>
          <w:u w:val="single"/>
        </w:rPr>
        <w:t>za nekretnin</w:t>
      </w:r>
      <w:r w:rsidR="00431E4F" w:rsidRPr="009C5151">
        <w:rPr>
          <w:rFonts w:ascii="Arial Narrow" w:hAnsi="Arial Narrow" w:cs="Arial"/>
          <w:u w:val="single"/>
        </w:rPr>
        <w:t>u</w:t>
      </w:r>
      <w:r w:rsidR="008B293A" w:rsidRPr="009C5151">
        <w:rPr>
          <w:rFonts w:ascii="Arial Narrow" w:hAnsi="Arial Narrow" w:cs="Arial"/>
          <w:u w:val="single"/>
        </w:rPr>
        <w:t xml:space="preserve"> čkbr.2485/2369 sa 4464 m2 upisan</w:t>
      </w:r>
      <w:r w:rsidR="00835C39">
        <w:rPr>
          <w:rFonts w:ascii="Arial Narrow" w:hAnsi="Arial Narrow" w:cs="Arial"/>
          <w:u w:val="single"/>
        </w:rPr>
        <w:t>e</w:t>
      </w:r>
      <w:r w:rsidR="008B293A" w:rsidRPr="009C5151">
        <w:rPr>
          <w:rFonts w:ascii="Arial Narrow" w:hAnsi="Arial Narrow" w:cs="Arial"/>
          <w:u w:val="single"/>
        </w:rPr>
        <w:t xml:space="preserve"> u </w:t>
      </w:r>
      <w:proofErr w:type="spellStart"/>
      <w:r w:rsidR="008B293A" w:rsidRPr="009C5151">
        <w:rPr>
          <w:rFonts w:ascii="Arial Narrow" w:hAnsi="Arial Narrow" w:cs="Arial"/>
          <w:u w:val="single"/>
        </w:rPr>
        <w:t>zk.ul</w:t>
      </w:r>
      <w:proofErr w:type="spellEnd"/>
      <w:r w:rsidR="008B293A" w:rsidRPr="009C5151">
        <w:rPr>
          <w:rFonts w:ascii="Arial Narrow" w:hAnsi="Arial Narrow" w:cs="Arial"/>
          <w:u w:val="single"/>
        </w:rPr>
        <w:t>. 818 k.o</w:t>
      </w:r>
      <w:r w:rsidR="008B293A">
        <w:rPr>
          <w:rFonts w:ascii="Arial Narrow" w:hAnsi="Arial Narrow" w:cs="Arial"/>
        </w:rPr>
        <w:t xml:space="preserve">. </w:t>
      </w:r>
      <w:r w:rsidR="008B293A" w:rsidRPr="009C5151">
        <w:rPr>
          <w:rFonts w:ascii="Arial Narrow" w:hAnsi="Arial Narrow" w:cs="Arial"/>
          <w:u w:val="single"/>
        </w:rPr>
        <w:t>Gornji Muć</w:t>
      </w:r>
      <w:r w:rsidR="008B293A">
        <w:rPr>
          <w:rFonts w:ascii="Arial Narrow" w:hAnsi="Arial Narrow" w:cs="Arial"/>
        </w:rPr>
        <w:t>, a u naravi poslovni objekt (skladišna hala)</w:t>
      </w:r>
      <w:r w:rsidR="0026008A">
        <w:rPr>
          <w:rFonts w:ascii="Arial Narrow" w:hAnsi="Arial Narrow" w:cs="Arial"/>
        </w:rPr>
        <w:t xml:space="preserve"> u Gornjem Muću</w:t>
      </w:r>
      <w:r w:rsidR="008B293A">
        <w:rPr>
          <w:rFonts w:ascii="Arial Narrow" w:hAnsi="Arial Narrow" w:cs="Arial"/>
        </w:rPr>
        <w:t xml:space="preserve">, </w:t>
      </w:r>
      <w:r w:rsidR="001D680E">
        <w:rPr>
          <w:rFonts w:ascii="Arial Narrow" w:hAnsi="Arial Narrow" w:cs="Arial"/>
        </w:rPr>
        <w:t>koj</w:t>
      </w:r>
      <w:r w:rsidR="00431E4F">
        <w:rPr>
          <w:rFonts w:ascii="Arial Narrow" w:hAnsi="Arial Narrow" w:cs="Arial"/>
        </w:rPr>
        <w:t>a</w:t>
      </w:r>
      <w:r w:rsidR="001D680E">
        <w:rPr>
          <w:rFonts w:ascii="Arial Narrow" w:hAnsi="Arial Narrow" w:cs="Arial"/>
        </w:rPr>
        <w:t xml:space="preserve"> </w:t>
      </w:r>
      <w:r w:rsidR="00431E4F">
        <w:rPr>
          <w:rFonts w:ascii="Arial Narrow" w:hAnsi="Arial Narrow" w:cs="Arial"/>
        </w:rPr>
        <w:t>j</w:t>
      </w:r>
      <w:r w:rsidR="001D680E">
        <w:rPr>
          <w:rFonts w:ascii="Arial Narrow" w:hAnsi="Arial Narrow" w:cs="Arial"/>
        </w:rPr>
        <w:t>e unovčen</w:t>
      </w:r>
      <w:r w:rsidR="00951283">
        <w:rPr>
          <w:rFonts w:ascii="Arial Narrow" w:hAnsi="Arial Narrow" w:cs="Arial"/>
        </w:rPr>
        <w:t>a</w:t>
      </w:r>
      <w:r w:rsidR="001D680E">
        <w:rPr>
          <w:rFonts w:ascii="Arial Narrow" w:hAnsi="Arial Narrow" w:cs="Arial"/>
        </w:rPr>
        <w:t xml:space="preserve"> </w:t>
      </w:r>
      <w:r w:rsidR="008B293A">
        <w:rPr>
          <w:rFonts w:ascii="Arial Narrow" w:hAnsi="Arial Narrow" w:cs="Arial"/>
        </w:rPr>
        <w:t>u ovršnom postupku</w:t>
      </w:r>
      <w:r w:rsidR="00951283">
        <w:rPr>
          <w:rFonts w:ascii="Arial Narrow" w:hAnsi="Arial Narrow" w:cs="Arial"/>
        </w:rPr>
        <w:t xml:space="preserve"> Ovr-2436/2020</w:t>
      </w:r>
      <w:r w:rsidR="0026008A">
        <w:rPr>
          <w:rFonts w:ascii="Arial Narrow" w:hAnsi="Arial Narrow" w:cs="Arial"/>
        </w:rPr>
        <w:t xml:space="preserve"> </w:t>
      </w:r>
      <w:r w:rsidR="00951283">
        <w:rPr>
          <w:rFonts w:ascii="Arial Narrow" w:hAnsi="Arial Narrow" w:cs="Arial"/>
        </w:rPr>
        <w:t>(ranije</w:t>
      </w:r>
      <w:r w:rsidR="0026008A">
        <w:rPr>
          <w:rFonts w:ascii="Arial Narrow" w:hAnsi="Arial Narrow" w:cs="Arial"/>
        </w:rPr>
        <w:t>:</w:t>
      </w:r>
      <w:r w:rsidR="00951283">
        <w:rPr>
          <w:rFonts w:ascii="Arial Narrow" w:hAnsi="Arial Narrow" w:cs="Arial"/>
        </w:rPr>
        <w:t xml:space="preserve">Ovr-773/2013) pred Općinskim sudom u Splitu na drugoj sudskoj dražbi održanoj </w:t>
      </w:r>
      <w:r w:rsidR="0026008A">
        <w:rPr>
          <w:rFonts w:ascii="Arial Narrow" w:hAnsi="Arial Narrow" w:cs="Arial"/>
        </w:rPr>
        <w:t xml:space="preserve">dana </w:t>
      </w:r>
      <w:r w:rsidR="00951283">
        <w:rPr>
          <w:rFonts w:ascii="Arial Narrow" w:hAnsi="Arial Narrow" w:cs="Arial"/>
        </w:rPr>
        <w:t>14.04.2021.</w:t>
      </w:r>
      <w:r w:rsidR="009C5151">
        <w:rPr>
          <w:rFonts w:ascii="Arial Narrow" w:hAnsi="Arial Narrow" w:cs="Arial"/>
        </w:rPr>
        <w:t xml:space="preserve"> kada </w:t>
      </w:r>
      <w:r w:rsidR="006211E2">
        <w:rPr>
          <w:rFonts w:ascii="Arial Narrow" w:hAnsi="Arial Narrow" w:cs="Arial"/>
        </w:rPr>
        <w:t xml:space="preserve"> </w:t>
      </w:r>
      <w:r w:rsidR="009C5151">
        <w:rPr>
          <w:rFonts w:ascii="Arial Narrow" w:hAnsi="Arial Narrow" w:cs="Arial"/>
        </w:rPr>
        <w:t>je</w:t>
      </w:r>
      <w:r w:rsidR="0026008A">
        <w:rPr>
          <w:rFonts w:ascii="Arial Narrow" w:hAnsi="Arial Narrow" w:cs="Arial"/>
        </w:rPr>
        <w:t xml:space="preserve"> i</w:t>
      </w:r>
      <w:r w:rsidR="006211E2">
        <w:rPr>
          <w:rFonts w:ascii="Arial Narrow" w:hAnsi="Arial Narrow" w:cs="Arial"/>
        </w:rPr>
        <w:t xml:space="preserve"> </w:t>
      </w:r>
      <w:r w:rsidR="008B293A">
        <w:rPr>
          <w:rFonts w:ascii="Arial Narrow" w:hAnsi="Arial Narrow" w:cs="Arial"/>
        </w:rPr>
        <w:t xml:space="preserve">donijeto rješenje o dosudi </w:t>
      </w:r>
      <w:r w:rsidR="00431E4F">
        <w:rPr>
          <w:rFonts w:ascii="Arial Narrow" w:hAnsi="Arial Narrow" w:cs="Arial"/>
        </w:rPr>
        <w:t xml:space="preserve">nekretnine </w:t>
      </w:r>
      <w:r w:rsidR="007524D4">
        <w:rPr>
          <w:rFonts w:ascii="Arial Narrow" w:hAnsi="Arial Narrow" w:cs="Arial"/>
        </w:rPr>
        <w:t xml:space="preserve">kupcu </w:t>
      </w:r>
      <w:r w:rsidR="008B293A">
        <w:rPr>
          <w:rFonts w:ascii="Arial Narrow" w:hAnsi="Arial Narrow" w:cs="Arial"/>
        </w:rPr>
        <w:t>DOMAĆA PEKA j.</w:t>
      </w:r>
      <w:r w:rsidR="000F437A">
        <w:rPr>
          <w:rFonts w:ascii="Arial Narrow" w:hAnsi="Arial Narrow" w:cs="Arial"/>
        </w:rPr>
        <w:t xml:space="preserve"> </w:t>
      </w:r>
      <w:r w:rsidR="008B293A">
        <w:rPr>
          <w:rFonts w:ascii="Arial Narrow" w:hAnsi="Arial Narrow" w:cs="Arial"/>
        </w:rPr>
        <w:t xml:space="preserve">d.o.o. </w:t>
      </w:r>
      <w:proofErr w:type="spellStart"/>
      <w:r w:rsidR="008B293A">
        <w:rPr>
          <w:rFonts w:ascii="Arial Narrow" w:hAnsi="Arial Narrow" w:cs="Arial"/>
        </w:rPr>
        <w:t>Vinjani</w:t>
      </w:r>
      <w:proofErr w:type="spellEnd"/>
      <w:r w:rsidR="008B293A">
        <w:rPr>
          <w:rFonts w:ascii="Arial Narrow" w:hAnsi="Arial Narrow" w:cs="Arial"/>
        </w:rPr>
        <w:t xml:space="preserve"> Donji 49 za iznos od 1.420.000,00 kn</w:t>
      </w:r>
      <w:r w:rsidR="007524D4">
        <w:rPr>
          <w:rFonts w:ascii="Arial Narrow" w:hAnsi="Arial Narrow" w:cs="Arial"/>
        </w:rPr>
        <w:t>.</w:t>
      </w:r>
      <w:r w:rsidR="000F437A">
        <w:rPr>
          <w:rFonts w:ascii="Arial Narrow" w:hAnsi="Arial Narrow" w:cs="Arial"/>
        </w:rPr>
        <w:t xml:space="preserve"> </w:t>
      </w:r>
      <w:r w:rsidR="008B293A">
        <w:rPr>
          <w:rFonts w:ascii="Arial Narrow" w:hAnsi="Arial Narrow" w:cs="Arial"/>
        </w:rPr>
        <w:t xml:space="preserve">Kupac je u cijelosti isplatio </w:t>
      </w:r>
      <w:proofErr w:type="spellStart"/>
      <w:r w:rsidR="008B293A">
        <w:rPr>
          <w:rFonts w:ascii="Arial Narrow" w:hAnsi="Arial Narrow" w:cs="Arial"/>
        </w:rPr>
        <w:t>kupovnin</w:t>
      </w:r>
      <w:r w:rsidR="006211E2">
        <w:rPr>
          <w:rFonts w:ascii="Arial Narrow" w:hAnsi="Arial Narrow" w:cs="Arial"/>
        </w:rPr>
        <w:t>u</w:t>
      </w:r>
      <w:proofErr w:type="spellEnd"/>
      <w:r w:rsidR="008B293A">
        <w:rPr>
          <w:rFonts w:ascii="Arial Narrow" w:hAnsi="Arial Narrow" w:cs="Arial"/>
        </w:rPr>
        <w:t xml:space="preserve"> te je dana 19.07.2021.obavljena primopredaja kupljene nekretnine.</w:t>
      </w:r>
    </w:p>
    <w:p w14:paraId="284343E3" w14:textId="77777777" w:rsidR="000E2885" w:rsidRDefault="000E2885" w:rsidP="003B705F">
      <w:pPr>
        <w:spacing w:line="288" w:lineRule="auto"/>
        <w:jc w:val="both"/>
        <w:rPr>
          <w:rFonts w:ascii="Arial Narrow" w:hAnsi="Arial Narrow" w:cs="Arial"/>
          <w:i/>
          <w:iCs/>
        </w:rPr>
      </w:pPr>
    </w:p>
    <w:p w14:paraId="180F542B" w14:textId="1E41FFA7" w:rsidR="000E2885" w:rsidRPr="000E2885" w:rsidRDefault="008B293A" w:rsidP="003B705F">
      <w:pPr>
        <w:spacing w:line="288" w:lineRule="auto"/>
        <w:jc w:val="both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Na unovčenoj nekretnini </w:t>
      </w:r>
      <w:r w:rsidR="000E2885">
        <w:rPr>
          <w:rFonts w:ascii="Arial Narrow" w:hAnsi="Arial Narrow" w:cs="Arial"/>
          <w:i/>
          <w:iCs/>
        </w:rPr>
        <w:t xml:space="preserve">prvo upisani </w:t>
      </w:r>
      <w:proofErr w:type="spellStart"/>
      <w:r w:rsidR="000E2885">
        <w:rPr>
          <w:rFonts w:ascii="Arial Narrow" w:hAnsi="Arial Narrow" w:cs="Arial"/>
          <w:i/>
          <w:iCs/>
        </w:rPr>
        <w:t>razlučni</w:t>
      </w:r>
      <w:proofErr w:type="spellEnd"/>
      <w:r w:rsidR="000E2885">
        <w:rPr>
          <w:rFonts w:ascii="Arial Narrow" w:hAnsi="Arial Narrow" w:cs="Arial"/>
          <w:i/>
          <w:iCs/>
        </w:rPr>
        <w:t xml:space="preserve"> vjerovnik </w:t>
      </w:r>
      <w:r w:rsidR="000F437A">
        <w:rPr>
          <w:rFonts w:ascii="Arial Narrow" w:hAnsi="Arial Narrow" w:cs="Arial"/>
          <w:i/>
          <w:iCs/>
        </w:rPr>
        <w:t xml:space="preserve">je H-ABDUCO  d.o.o. Zagreb, Radnička cesta 41 za iznos osigurane tražbine od 350.000,00 EUR u </w:t>
      </w:r>
      <w:proofErr w:type="spellStart"/>
      <w:r w:rsidR="000F437A">
        <w:rPr>
          <w:rFonts w:ascii="Arial Narrow" w:hAnsi="Arial Narrow" w:cs="Arial"/>
          <w:i/>
          <w:iCs/>
        </w:rPr>
        <w:t>prot</w:t>
      </w:r>
      <w:proofErr w:type="spellEnd"/>
      <w:r w:rsidR="000F437A">
        <w:rPr>
          <w:rFonts w:ascii="Arial Narrow" w:hAnsi="Arial Narrow" w:cs="Arial"/>
          <w:i/>
          <w:iCs/>
        </w:rPr>
        <w:t xml:space="preserve">. Kn, dok je </w:t>
      </w:r>
      <w:proofErr w:type="spellStart"/>
      <w:r w:rsidR="000F437A">
        <w:rPr>
          <w:rFonts w:ascii="Arial Narrow" w:hAnsi="Arial Narrow" w:cs="Arial"/>
          <w:i/>
          <w:iCs/>
        </w:rPr>
        <w:t>Credo</w:t>
      </w:r>
      <w:proofErr w:type="spellEnd"/>
      <w:r w:rsidR="000F437A">
        <w:rPr>
          <w:rFonts w:ascii="Arial Narrow" w:hAnsi="Arial Narrow" w:cs="Arial"/>
          <w:i/>
          <w:iCs/>
        </w:rPr>
        <w:t xml:space="preserve"> banka d.d. u stečaju, Split, </w:t>
      </w:r>
      <w:proofErr w:type="spellStart"/>
      <w:r w:rsidR="000F437A">
        <w:rPr>
          <w:rFonts w:ascii="Arial Narrow" w:hAnsi="Arial Narrow" w:cs="Arial"/>
          <w:i/>
          <w:iCs/>
        </w:rPr>
        <w:t>Bihačka</w:t>
      </w:r>
      <w:proofErr w:type="spellEnd"/>
      <w:r w:rsidR="000F437A">
        <w:rPr>
          <w:rFonts w:ascii="Arial Narrow" w:hAnsi="Arial Narrow" w:cs="Arial"/>
          <w:i/>
          <w:iCs/>
        </w:rPr>
        <w:t xml:space="preserve"> 2.</w:t>
      </w:r>
      <w:r w:rsidR="00933395">
        <w:rPr>
          <w:rFonts w:ascii="Arial Narrow" w:hAnsi="Arial Narrow" w:cs="Arial"/>
          <w:i/>
          <w:iCs/>
        </w:rPr>
        <w:t xml:space="preserve"> </w:t>
      </w:r>
      <w:r w:rsidR="000F437A">
        <w:rPr>
          <w:rFonts w:ascii="Arial Narrow" w:hAnsi="Arial Narrow" w:cs="Arial"/>
          <w:i/>
          <w:iCs/>
        </w:rPr>
        <w:t xml:space="preserve">drugo upisani </w:t>
      </w:r>
      <w:proofErr w:type="spellStart"/>
      <w:r w:rsidR="000F437A">
        <w:rPr>
          <w:rFonts w:ascii="Arial Narrow" w:hAnsi="Arial Narrow" w:cs="Arial"/>
          <w:i/>
          <w:iCs/>
        </w:rPr>
        <w:t>razlučni</w:t>
      </w:r>
      <w:proofErr w:type="spellEnd"/>
      <w:r w:rsidR="000F437A">
        <w:rPr>
          <w:rFonts w:ascii="Arial Narrow" w:hAnsi="Arial Narrow" w:cs="Arial"/>
          <w:i/>
          <w:iCs/>
        </w:rPr>
        <w:t xml:space="preserve"> vjerovnik. </w:t>
      </w:r>
      <w:r w:rsidR="006211E2">
        <w:rPr>
          <w:rFonts w:ascii="Arial Narrow" w:hAnsi="Arial Narrow" w:cs="Arial"/>
          <w:i/>
          <w:iCs/>
        </w:rPr>
        <w:t>N</w:t>
      </w:r>
      <w:r w:rsidR="000F437A">
        <w:rPr>
          <w:rFonts w:ascii="Arial Narrow" w:hAnsi="Arial Narrow" w:cs="Arial"/>
          <w:i/>
          <w:iCs/>
        </w:rPr>
        <w:t>epodmirena tražbina H-ABDUCO d.o.o.</w:t>
      </w:r>
      <w:r w:rsidR="00933395">
        <w:rPr>
          <w:rFonts w:ascii="Arial Narrow" w:hAnsi="Arial Narrow" w:cs="Arial"/>
          <w:i/>
          <w:iCs/>
        </w:rPr>
        <w:t>,</w:t>
      </w:r>
      <w:r w:rsidR="000F437A">
        <w:rPr>
          <w:rFonts w:ascii="Arial Narrow" w:hAnsi="Arial Narrow" w:cs="Arial"/>
          <w:i/>
          <w:iCs/>
        </w:rPr>
        <w:t xml:space="preserve"> prema obračunu ovog vjerovnika na dan</w:t>
      </w:r>
      <w:r w:rsidR="006211E2">
        <w:rPr>
          <w:rFonts w:ascii="Arial Narrow" w:hAnsi="Arial Narrow" w:cs="Arial"/>
          <w:i/>
          <w:iCs/>
        </w:rPr>
        <w:t xml:space="preserve"> </w:t>
      </w:r>
      <w:r w:rsidR="000F437A">
        <w:rPr>
          <w:rFonts w:ascii="Arial Narrow" w:hAnsi="Arial Narrow" w:cs="Arial"/>
          <w:i/>
          <w:iCs/>
        </w:rPr>
        <w:t>12.04.2021.</w:t>
      </w:r>
      <w:r w:rsidR="00933395">
        <w:rPr>
          <w:rFonts w:ascii="Arial Narrow" w:hAnsi="Arial Narrow" w:cs="Arial"/>
          <w:i/>
          <w:iCs/>
        </w:rPr>
        <w:t>,</w:t>
      </w:r>
      <w:r w:rsidR="006211E2">
        <w:rPr>
          <w:rFonts w:ascii="Arial Narrow" w:hAnsi="Arial Narrow" w:cs="Arial"/>
          <w:i/>
          <w:iCs/>
        </w:rPr>
        <w:t xml:space="preserve"> </w:t>
      </w:r>
      <w:r w:rsidR="000F437A">
        <w:rPr>
          <w:rFonts w:ascii="Arial Narrow" w:hAnsi="Arial Narrow" w:cs="Arial"/>
          <w:i/>
          <w:iCs/>
        </w:rPr>
        <w:t>iznosi</w:t>
      </w:r>
      <w:r w:rsidR="006211E2">
        <w:rPr>
          <w:rFonts w:ascii="Arial Narrow" w:hAnsi="Arial Narrow" w:cs="Arial"/>
          <w:i/>
          <w:iCs/>
        </w:rPr>
        <w:t xml:space="preserve"> </w:t>
      </w:r>
      <w:r w:rsidR="000F437A">
        <w:rPr>
          <w:rFonts w:ascii="Arial Narrow" w:hAnsi="Arial Narrow" w:cs="Arial"/>
          <w:i/>
          <w:iCs/>
        </w:rPr>
        <w:t>3.743.689,41 kn</w:t>
      </w:r>
      <w:r w:rsidR="00933395">
        <w:rPr>
          <w:rFonts w:ascii="Arial Narrow" w:hAnsi="Arial Narrow" w:cs="Arial"/>
          <w:i/>
          <w:iCs/>
        </w:rPr>
        <w:t xml:space="preserve">. Iz </w:t>
      </w:r>
      <w:r w:rsidR="006211E2">
        <w:rPr>
          <w:rFonts w:ascii="Arial Narrow" w:hAnsi="Arial Narrow" w:cs="Arial"/>
          <w:i/>
          <w:iCs/>
        </w:rPr>
        <w:t xml:space="preserve">iznosa </w:t>
      </w:r>
      <w:proofErr w:type="spellStart"/>
      <w:r w:rsidR="006211E2">
        <w:rPr>
          <w:rFonts w:ascii="Arial Narrow" w:hAnsi="Arial Narrow" w:cs="Arial"/>
          <w:i/>
          <w:iCs/>
        </w:rPr>
        <w:t>kupovnine</w:t>
      </w:r>
      <w:proofErr w:type="spellEnd"/>
      <w:r w:rsidR="006211E2">
        <w:rPr>
          <w:rFonts w:ascii="Arial Narrow" w:hAnsi="Arial Narrow" w:cs="Arial"/>
          <w:i/>
          <w:iCs/>
        </w:rPr>
        <w:t xml:space="preserve"> podmireni su troškovi ovršnog postupka prema čl.113. Ovršnog zakona (NN.112/12) u ukupnom iznosu od 10.920,00 kn </w:t>
      </w:r>
      <w:r w:rsidR="00933395">
        <w:rPr>
          <w:rFonts w:ascii="Arial Narrow" w:hAnsi="Arial Narrow" w:cs="Arial"/>
          <w:i/>
          <w:iCs/>
        </w:rPr>
        <w:t xml:space="preserve">(u korist ovrhovoditelja </w:t>
      </w:r>
      <w:proofErr w:type="spellStart"/>
      <w:r w:rsidR="00933395">
        <w:rPr>
          <w:rFonts w:ascii="Arial Narrow" w:hAnsi="Arial Narrow" w:cs="Arial"/>
          <w:i/>
          <w:iCs/>
        </w:rPr>
        <w:t>Credo</w:t>
      </w:r>
      <w:proofErr w:type="spellEnd"/>
      <w:r w:rsidR="00933395">
        <w:rPr>
          <w:rFonts w:ascii="Arial Narrow" w:hAnsi="Arial Narrow" w:cs="Arial"/>
          <w:i/>
          <w:iCs/>
        </w:rPr>
        <w:t xml:space="preserve"> banka d.d. u stečaju koji je dosuđeni trošak predujmio)</w:t>
      </w:r>
      <w:r w:rsidR="006211E2">
        <w:rPr>
          <w:rFonts w:ascii="Arial Narrow" w:hAnsi="Arial Narrow" w:cs="Arial"/>
          <w:i/>
          <w:iCs/>
        </w:rPr>
        <w:t xml:space="preserve"> </w:t>
      </w:r>
      <w:r w:rsidR="00933395">
        <w:rPr>
          <w:rFonts w:ascii="Arial Narrow" w:hAnsi="Arial Narrow" w:cs="Arial"/>
          <w:i/>
          <w:iCs/>
        </w:rPr>
        <w:t xml:space="preserve">prema </w:t>
      </w:r>
      <w:r w:rsidR="006211E2">
        <w:rPr>
          <w:rFonts w:ascii="Arial Narrow" w:hAnsi="Arial Narrow" w:cs="Arial"/>
          <w:i/>
          <w:iCs/>
        </w:rPr>
        <w:t>rješenju ovršnog suda od 03.01.2022.</w:t>
      </w:r>
      <w:r w:rsidR="00933395">
        <w:rPr>
          <w:rFonts w:ascii="Arial Narrow" w:hAnsi="Arial Narrow" w:cs="Arial"/>
          <w:i/>
          <w:iCs/>
        </w:rPr>
        <w:t xml:space="preserve">, </w:t>
      </w:r>
      <w:r w:rsidR="00933395" w:rsidRPr="00D0049E">
        <w:rPr>
          <w:rFonts w:ascii="Arial Narrow" w:hAnsi="Arial Narrow" w:cs="Arial"/>
          <w:i/>
          <w:iCs/>
          <w:u w:val="single"/>
        </w:rPr>
        <w:t xml:space="preserve">tako da </w:t>
      </w:r>
      <w:r w:rsidR="0026008A" w:rsidRPr="00D0049E">
        <w:rPr>
          <w:rFonts w:ascii="Arial Narrow" w:hAnsi="Arial Narrow" w:cs="Arial"/>
          <w:i/>
          <w:iCs/>
          <w:u w:val="single"/>
        </w:rPr>
        <w:t xml:space="preserve">je </w:t>
      </w:r>
      <w:r w:rsidR="006211E2" w:rsidRPr="00D0049E">
        <w:rPr>
          <w:rFonts w:ascii="Arial Narrow" w:hAnsi="Arial Narrow" w:cs="Arial"/>
          <w:i/>
          <w:iCs/>
          <w:u w:val="single"/>
        </w:rPr>
        <w:t xml:space="preserve">za diobu stečajne mase </w:t>
      </w:r>
      <w:r w:rsidR="0026008A" w:rsidRPr="00D0049E">
        <w:rPr>
          <w:rFonts w:ascii="Arial Narrow" w:hAnsi="Arial Narrow" w:cs="Arial"/>
          <w:i/>
          <w:iCs/>
          <w:u w:val="single"/>
        </w:rPr>
        <w:t xml:space="preserve">prikupljene </w:t>
      </w:r>
      <w:r w:rsidR="006211E2" w:rsidRPr="00D0049E">
        <w:rPr>
          <w:rFonts w:ascii="Arial Narrow" w:hAnsi="Arial Narrow" w:cs="Arial"/>
          <w:i/>
          <w:iCs/>
          <w:u w:val="single"/>
        </w:rPr>
        <w:t xml:space="preserve">unovčenjem predmetne nekretnine </w:t>
      </w:r>
      <w:r w:rsidR="00A85419" w:rsidRPr="00D0049E">
        <w:rPr>
          <w:rFonts w:ascii="Arial Narrow" w:hAnsi="Arial Narrow" w:cs="Arial"/>
          <w:i/>
          <w:iCs/>
          <w:u w:val="single"/>
        </w:rPr>
        <w:t xml:space="preserve">u Gornjem Muću </w:t>
      </w:r>
      <w:r w:rsidR="00D0049E" w:rsidRPr="00D0049E">
        <w:rPr>
          <w:rFonts w:ascii="Arial Narrow" w:hAnsi="Arial Narrow" w:cs="Arial"/>
          <w:i/>
          <w:iCs/>
          <w:u w:val="single"/>
        </w:rPr>
        <w:t>preostao iznos od 1.409.080,00 kn</w:t>
      </w:r>
      <w:r w:rsidR="00D0049E">
        <w:rPr>
          <w:rFonts w:ascii="Arial Narrow" w:hAnsi="Arial Narrow" w:cs="Arial"/>
          <w:i/>
          <w:iCs/>
        </w:rPr>
        <w:t xml:space="preserve"> (1.420.000 - 10.920,00).</w:t>
      </w:r>
      <w:r w:rsidR="00A85419">
        <w:rPr>
          <w:rFonts w:ascii="Arial Narrow" w:hAnsi="Arial Narrow" w:cs="Arial"/>
          <w:i/>
          <w:iCs/>
        </w:rPr>
        <w:t xml:space="preserve"> </w:t>
      </w:r>
      <w:r w:rsidR="00D0049E">
        <w:rPr>
          <w:rFonts w:ascii="Arial Narrow" w:hAnsi="Arial Narrow" w:cs="Arial"/>
          <w:i/>
          <w:iCs/>
        </w:rPr>
        <w:t xml:space="preserve">Navedeni iznos prenijet je sa računa ovršnog suda na račun stečajnog suda dana </w:t>
      </w:r>
      <w:r w:rsidR="00835C39">
        <w:rPr>
          <w:rFonts w:ascii="Arial Narrow" w:hAnsi="Arial Narrow" w:cs="Arial"/>
          <w:i/>
          <w:iCs/>
        </w:rPr>
        <w:t>05.05.</w:t>
      </w:r>
      <w:r w:rsidR="00D0049E">
        <w:rPr>
          <w:rFonts w:ascii="Arial Narrow" w:hAnsi="Arial Narrow" w:cs="Arial"/>
          <w:i/>
          <w:iCs/>
        </w:rPr>
        <w:t xml:space="preserve">2022., čime su ostvareni uvjeti za provedbu diobe stečajne mase iz unovčene nekretnine pod </w:t>
      </w:r>
      <w:proofErr w:type="spellStart"/>
      <w:r w:rsidR="00D0049E">
        <w:rPr>
          <w:rFonts w:ascii="Arial Narrow" w:hAnsi="Arial Narrow" w:cs="Arial"/>
          <w:i/>
          <w:iCs/>
        </w:rPr>
        <w:t>razlučnim</w:t>
      </w:r>
      <w:proofErr w:type="spellEnd"/>
      <w:r w:rsidR="00D0049E">
        <w:rPr>
          <w:rFonts w:ascii="Arial Narrow" w:hAnsi="Arial Narrow" w:cs="Arial"/>
          <w:i/>
          <w:iCs/>
        </w:rPr>
        <w:t xml:space="preserve"> pravom.</w:t>
      </w:r>
    </w:p>
    <w:p w14:paraId="38292F57" w14:textId="77777777" w:rsidR="009E2F15" w:rsidRPr="00177D15" w:rsidRDefault="009E2F15" w:rsidP="003B705F">
      <w:pPr>
        <w:spacing w:line="288" w:lineRule="auto"/>
        <w:jc w:val="both"/>
        <w:rPr>
          <w:rFonts w:ascii="Arial Narrow" w:hAnsi="Arial Narrow" w:cs="Arial"/>
          <w:u w:val="single"/>
        </w:rPr>
      </w:pPr>
    </w:p>
    <w:p w14:paraId="7DFCAA3F" w14:textId="73E4158E" w:rsidR="000705C9" w:rsidRPr="00177D15" w:rsidRDefault="005C41FD" w:rsidP="00B42D03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E36919">
        <w:rPr>
          <w:rFonts w:ascii="Arial Narrow" w:hAnsi="Arial Narrow" w:cs="Arial"/>
          <w:b/>
          <w:bCs/>
        </w:rPr>
        <w:lastRenderedPageBreak/>
        <w:t>I</w:t>
      </w:r>
      <w:r w:rsidRPr="00177D15">
        <w:rPr>
          <w:rFonts w:ascii="Arial Narrow" w:hAnsi="Arial Narrow" w:cs="Arial"/>
        </w:rPr>
        <w:t>.</w:t>
      </w:r>
      <w:r w:rsidR="00E87887" w:rsidRPr="00177D15">
        <w:rPr>
          <w:rFonts w:ascii="Arial Narrow" w:hAnsi="Arial Narrow" w:cs="Arial"/>
          <w:b/>
          <w:bCs/>
        </w:rPr>
        <w:t xml:space="preserve">  </w:t>
      </w:r>
      <w:r w:rsidR="00E02CC8" w:rsidRPr="00177D15">
        <w:rPr>
          <w:rFonts w:ascii="Arial Narrow" w:hAnsi="Arial Narrow" w:cs="Arial"/>
          <w:b/>
          <w:bCs/>
        </w:rPr>
        <w:t xml:space="preserve">UNOVČENJE </w:t>
      </w:r>
      <w:r w:rsidR="00833ED5">
        <w:rPr>
          <w:rFonts w:ascii="Arial Narrow" w:hAnsi="Arial Narrow" w:cs="Arial"/>
          <w:b/>
          <w:bCs/>
        </w:rPr>
        <w:t xml:space="preserve">STEČAJNE MASE - </w:t>
      </w:r>
      <w:r w:rsidR="00802155">
        <w:rPr>
          <w:rFonts w:ascii="Arial Narrow" w:hAnsi="Arial Narrow" w:cs="Arial"/>
          <w:b/>
          <w:bCs/>
        </w:rPr>
        <w:t>NEKRETNINA</w:t>
      </w:r>
    </w:p>
    <w:p w14:paraId="2486DC92" w14:textId="77777777" w:rsidR="005C41FD" w:rsidRPr="00177D15" w:rsidRDefault="005C41FD" w:rsidP="00B42D03">
      <w:pPr>
        <w:spacing w:line="288" w:lineRule="auto"/>
        <w:jc w:val="both"/>
        <w:rPr>
          <w:rFonts w:ascii="Arial Narrow" w:hAnsi="Arial Narrow" w:cs="Arial"/>
        </w:rPr>
      </w:pPr>
    </w:p>
    <w:p w14:paraId="0E691F7B" w14:textId="64A5C31C" w:rsidR="00835C39" w:rsidRDefault="00835C39" w:rsidP="00B54EB9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</w:t>
      </w:r>
      <w:r w:rsidR="00FA6822">
        <w:rPr>
          <w:rFonts w:ascii="Arial Narrow" w:hAnsi="Arial Narrow" w:cs="Arial"/>
        </w:rPr>
        <w:t xml:space="preserve">ana 14.04.2021. donijeto je rješenje o dosudi nekretnine </w:t>
      </w:r>
      <w:r>
        <w:rPr>
          <w:rFonts w:ascii="Arial Narrow" w:hAnsi="Arial Narrow" w:cs="Arial"/>
        </w:rPr>
        <w:t xml:space="preserve">Gornji </w:t>
      </w:r>
      <w:r w:rsidR="00FA6822">
        <w:rPr>
          <w:rFonts w:ascii="Arial Narrow" w:hAnsi="Arial Narrow" w:cs="Arial"/>
        </w:rPr>
        <w:t>Muć</w:t>
      </w:r>
      <w:r>
        <w:rPr>
          <w:rFonts w:ascii="Arial Narrow" w:hAnsi="Arial Narrow" w:cs="Arial"/>
        </w:rPr>
        <w:t xml:space="preserve"> te je nakon uplate kupoprodajne cijene u iznosu od 1.420.000,00 kn, dana 29.07.2021. </w:t>
      </w:r>
      <w:r w:rsidR="00FA6822">
        <w:rPr>
          <w:rFonts w:ascii="Arial Narrow" w:hAnsi="Arial Narrow" w:cs="Arial"/>
        </w:rPr>
        <w:t xml:space="preserve">obavljena  primopredaja nekretnine </w:t>
      </w:r>
      <w:r>
        <w:rPr>
          <w:rFonts w:ascii="Arial Narrow" w:hAnsi="Arial Narrow" w:cs="Arial"/>
        </w:rPr>
        <w:t xml:space="preserve">kupcu </w:t>
      </w:r>
      <w:r w:rsidR="00FA6822">
        <w:rPr>
          <w:rFonts w:ascii="Arial Narrow" w:hAnsi="Arial Narrow" w:cs="Arial"/>
        </w:rPr>
        <w:t>uz prisustvo sudskog ovršitelja</w:t>
      </w:r>
      <w:r>
        <w:rPr>
          <w:rFonts w:ascii="Arial Narrow" w:hAnsi="Arial Narrow" w:cs="Arial"/>
        </w:rPr>
        <w:t xml:space="preserve">, policije i bravara (promjena brave) </w:t>
      </w:r>
      <w:r w:rsidR="009928E4">
        <w:rPr>
          <w:rFonts w:ascii="Arial Narrow" w:hAnsi="Arial Narrow" w:cs="Arial"/>
        </w:rPr>
        <w:t>te je istom prilikom i sačinjen</w:t>
      </w:r>
      <w:r w:rsidR="00FA6822">
        <w:rPr>
          <w:rFonts w:ascii="Arial Narrow" w:hAnsi="Arial Narrow" w:cs="Arial"/>
        </w:rPr>
        <w:t xml:space="preserve"> Zapisnik</w:t>
      </w:r>
      <w:r w:rsidR="00137C01">
        <w:rPr>
          <w:rFonts w:ascii="Arial Narrow" w:hAnsi="Arial Narrow" w:cs="Arial"/>
        </w:rPr>
        <w:t xml:space="preserve"> o primopredaji nekretnine</w:t>
      </w:r>
      <w:r w:rsidR="009928E4">
        <w:rPr>
          <w:rFonts w:ascii="Arial Narrow" w:hAnsi="Arial Narrow" w:cs="Arial"/>
        </w:rPr>
        <w:t>.</w:t>
      </w:r>
    </w:p>
    <w:p w14:paraId="51104D25" w14:textId="77777777" w:rsidR="009928E4" w:rsidRDefault="009928E4" w:rsidP="00B54EB9">
      <w:pPr>
        <w:spacing w:line="288" w:lineRule="auto"/>
        <w:jc w:val="both"/>
        <w:rPr>
          <w:rFonts w:ascii="Arial Narrow" w:hAnsi="Arial Narrow" w:cs="Arial"/>
          <w:b/>
          <w:bCs/>
        </w:rPr>
      </w:pPr>
    </w:p>
    <w:p w14:paraId="4C071111" w14:textId="0B81D230" w:rsidR="00E36919" w:rsidRDefault="00E36919" w:rsidP="00B54EB9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E36919">
        <w:rPr>
          <w:rFonts w:ascii="Arial Narrow" w:hAnsi="Arial Narrow" w:cs="Arial"/>
          <w:b/>
          <w:bCs/>
        </w:rPr>
        <w:t>II.</w:t>
      </w:r>
      <w:r w:rsidRPr="00E36919">
        <w:rPr>
          <w:rFonts w:ascii="Arial Narrow" w:hAnsi="Arial Narrow" w:cs="Arial"/>
          <w:b/>
          <w:bCs/>
        </w:rPr>
        <w:tab/>
        <w:t xml:space="preserve">OBRAČUN TROŠKOVA UNOVČENJA </w:t>
      </w:r>
    </w:p>
    <w:p w14:paraId="5B70A9C7" w14:textId="77777777" w:rsidR="00E36919" w:rsidRPr="00E36919" w:rsidRDefault="00E36919" w:rsidP="00B54EB9">
      <w:pPr>
        <w:spacing w:line="288" w:lineRule="auto"/>
        <w:jc w:val="both"/>
        <w:rPr>
          <w:rFonts w:ascii="Arial Narrow" w:hAnsi="Arial Narrow" w:cs="Arial"/>
          <w:b/>
          <w:bCs/>
        </w:rPr>
      </w:pPr>
    </w:p>
    <w:p w14:paraId="3C6DC996" w14:textId="57D34F75" w:rsidR="00A30A6D" w:rsidRDefault="009928E4" w:rsidP="001D680E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Po unovčenju </w:t>
      </w:r>
      <w:r w:rsidR="00284547">
        <w:rPr>
          <w:rFonts w:ascii="Arial Narrow" w:hAnsi="Arial Narrow" w:cs="Arial"/>
        </w:rPr>
        <w:t>nekretnin</w:t>
      </w:r>
      <w:r>
        <w:rPr>
          <w:rFonts w:ascii="Arial Narrow" w:hAnsi="Arial Narrow" w:cs="Arial"/>
        </w:rPr>
        <w:t>e</w:t>
      </w:r>
      <w:r w:rsidR="00284547">
        <w:rPr>
          <w:rFonts w:ascii="Arial Narrow" w:hAnsi="Arial Narrow" w:cs="Arial"/>
        </w:rPr>
        <w:t xml:space="preserve"> pod </w:t>
      </w:r>
      <w:proofErr w:type="spellStart"/>
      <w:r w:rsidR="00284547">
        <w:rPr>
          <w:rFonts w:ascii="Arial Narrow" w:hAnsi="Arial Narrow" w:cs="Arial"/>
        </w:rPr>
        <w:t>razlučnim</w:t>
      </w:r>
      <w:proofErr w:type="spellEnd"/>
      <w:r w:rsidR="00284547">
        <w:rPr>
          <w:rFonts w:ascii="Arial Narrow" w:hAnsi="Arial Narrow" w:cs="Arial"/>
        </w:rPr>
        <w:t xml:space="preserve"> pravom</w:t>
      </w:r>
      <w:r>
        <w:rPr>
          <w:rFonts w:ascii="Arial Narrow" w:hAnsi="Arial Narrow" w:cs="Arial"/>
        </w:rPr>
        <w:t>,</w:t>
      </w:r>
      <w:r w:rsidR="00284547">
        <w:rPr>
          <w:rFonts w:ascii="Arial Narrow" w:hAnsi="Arial Narrow" w:cs="Arial"/>
        </w:rPr>
        <w:t xml:space="preserve"> u skladu sa čl.</w:t>
      </w:r>
      <w:r w:rsidR="006F32FE">
        <w:rPr>
          <w:rFonts w:ascii="Arial Narrow" w:hAnsi="Arial Narrow" w:cs="Arial"/>
        </w:rPr>
        <w:t xml:space="preserve"> </w:t>
      </w:r>
      <w:r w:rsidR="00284547">
        <w:rPr>
          <w:rFonts w:ascii="Arial Narrow" w:hAnsi="Arial Narrow" w:cs="Arial"/>
        </w:rPr>
        <w:t>248.</w:t>
      </w:r>
      <w:r w:rsidR="006F32FE">
        <w:rPr>
          <w:rFonts w:ascii="Arial Narrow" w:hAnsi="Arial Narrow" w:cs="Arial"/>
        </w:rPr>
        <w:t xml:space="preserve"> </w:t>
      </w:r>
      <w:r w:rsidR="00284547">
        <w:rPr>
          <w:rFonts w:ascii="Arial Narrow" w:hAnsi="Arial Narrow" w:cs="Arial"/>
        </w:rPr>
        <w:t>st.1.</w:t>
      </w:r>
      <w:r w:rsidR="006F32FE">
        <w:rPr>
          <w:rFonts w:ascii="Arial Narrow" w:hAnsi="Arial Narrow" w:cs="Arial"/>
        </w:rPr>
        <w:t xml:space="preserve"> </w:t>
      </w:r>
      <w:r w:rsidR="00284547">
        <w:rPr>
          <w:rFonts w:ascii="Arial Narrow" w:hAnsi="Arial Narrow" w:cs="Arial"/>
        </w:rPr>
        <w:t xml:space="preserve">točka 1. </w:t>
      </w:r>
      <w:r>
        <w:rPr>
          <w:rFonts w:ascii="Arial Narrow" w:hAnsi="Arial Narrow" w:cs="Arial"/>
        </w:rPr>
        <w:t>i 254.st.3. Stečajnog zakona (NN.71/15,104/17)</w:t>
      </w:r>
      <w:r w:rsidR="00284547">
        <w:rPr>
          <w:rFonts w:ascii="Arial Narrow" w:hAnsi="Arial Narrow" w:cs="Arial"/>
        </w:rPr>
        <w:t xml:space="preserve">, stečajni upravitelj </w:t>
      </w:r>
      <w:r w:rsidR="006F32FE">
        <w:rPr>
          <w:rFonts w:ascii="Arial Narrow" w:hAnsi="Arial Narrow" w:cs="Arial"/>
        </w:rPr>
        <w:t xml:space="preserve">izrađuje </w:t>
      </w:r>
      <w:r w:rsidR="006F32FE" w:rsidRPr="006F32FE">
        <w:rPr>
          <w:rFonts w:ascii="Arial Narrow" w:hAnsi="Arial Narrow" w:cs="Arial"/>
          <w:u w:val="single"/>
        </w:rPr>
        <w:t xml:space="preserve">obračun troškova unovčenja </w:t>
      </w:r>
      <w:r>
        <w:rPr>
          <w:rFonts w:ascii="Arial Narrow" w:hAnsi="Arial Narrow" w:cs="Arial"/>
          <w:u w:val="single"/>
        </w:rPr>
        <w:t xml:space="preserve">predmeta </w:t>
      </w:r>
      <w:proofErr w:type="spellStart"/>
      <w:r w:rsidRPr="009928E4">
        <w:rPr>
          <w:rFonts w:ascii="Arial Narrow" w:hAnsi="Arial Narrow" w:cs="Arial"/>
          <w:u w:val="single"/>
        </w:rPr>
        <w:t>razlučnog</w:t>
      </w:r>
      <w:proofErr w:type="spellEnd"/>
      <w:r w:rsidRPr="009928E4">
        <w:rPr>
          <w:rFonts w:ascii="Arial Narrow" w:hAnsi="Arial Narrow" w:cs="Arial"/>
          <w:u w:val="single"/>
        </w:rPr>
        <w:t xml:space="preserve"> prava</w:t>
      </w:r>
      <w:r>
        <w:rPr>
          <w:rFonts w:ascii="Arial Narrow" w:hAnsi="Arial Narrow" w:cs="Arial"/>
        </w:rPr>
        <w:t xml:space="preserve"> i to u </w:t>
      </w:r>
      <w:r w:rsidR="006F32FE" w:rsidRPr="009928E4">
        <w:rPr>
          <w:rFonts w:ascii="Arial Narrow" w:hAnsi="Arial Narrow" w:cs="Arial"/>
        </w:rPr>
        <w:t>paušalnom</w:t>
      </w:r>
      <w:r w:rsidR="006F32FE">
        <w:rPr>
          <w:rFonts w:ascii="Arial Narrow" w:hAnsi="Arial Narrow" w:cs="Arial"/>
        </w:rPr>
        <w:t xml:space="preserve"> iznosu od 5% od utrška, a ako su stvarno nastali troškovi unovčenja znatno niži ili viši, troškovi se određuju u stvarnoj visini, uvećano za iznos poreza ako je zbog unovčenja stečajna masa opterećena porezom.</w:t>
      </w:r>
    </w:p>
    <w:p w14:paraId="70DDFFD2" w14:textId="79203461" w:rsidR="006F32FE" w:rsidRDefault="006F32FE" w:rsidP="001D680E">
      <w:pPr>
        <w:spacing w:line="288" w:lineRule="auto"/>
        <w:jc w:val="both"/>
        <w:rPr>
          <w:rFonts w:ascii="Arial Narrow" w:hAnsi="Arial Narrow" w:cs="Arial"/>
        </w:rPr>
      </w:pPr>
    </w:p>
    <w:p w14:paraId="63865EE7" w14:textId="6BEBDA83" w:rsidR="00D77712" w:rsidRDefault="00D77712" w:rsidP="001D680E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Stvarni troškovi unovčenja predmeta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prava </w:t>
      </w:r>
      <w:r w:rsidR="00AE3531">
        <w:rPr>
          <w:rFonts w:ascii="Arial Narrow" w:hAnsi="Arial Narrow" w:cs="Arial"/>
        </w:rPr>
        <w:t>obračuna</w:t>
      </w:r>
      <w:r w:rsidR="00A81F42">
        <w:rPr>
          <w:rFonts w:ascii="Arial Narrow" w:hAnsi="Arial Narrow" w:cs="Arial"/>
        </w:rPr>
        <w:t>ti su</w:t>
      </w:r>
      <w:r w:rsidR="00AE3531">
        <w:rPr>
          <w:rFonts w:ascii="Arial Narrow" w:hAnsi="Arial Narrow" w:cs="Arial"/>
        </w:rPr>
        <w:t xml:space="preserve"> u razdoblju </w:t>
      </w:r>
      <w:r w:rsidR="00AE3531" w:rsidRPr="000C5F41">
        <w:rPr>
          <w:rFonts w:ascii="Arial Narrow" w:hAnsi="Arial Narrow" w:cs="Arial"/>
          <w:u w:val="single"/>
        </w:rPr>
        <w:t xml:space="preserve">od </w:t>
      </w:r>
      <w:r w:rsidR="00137C01">
        <w:rPr>
          <w:rFonts w:ascii="Arial Narrow" w:hAnsi="Arial Narrow" w:cs="Arial"/>
          <w:u w:val="single"/>
        </w:rPr>
        <w:t>28.11.2017.</w:t>
      </w:r>
      <w:r w:rsidR="00AE3531">
        <w:rPr>
          <w:rFonts w:ascii="Arial Narrow" w:hAnsi="Arial Narrow" w:cs="Arial"/>
        </w:rPr>
        <w:t xml:space="preserve"> (dan </w:t>
      </w:r>
      <w:r w:rsidR="00137C01">
        <w:rPr>
          <w:rFonts w:ascii="Arial Narrow" w:hAnsi="Arial Narrow" w:cs="Arial"/>
        </w:rPr>
        <w:t>otvaranja stečajnog postupka</w:t>
      </w:r>
      <w:r w:rsidR="00AE3531">
        <w:rPr>
          <w:rFonts w:ascii="Arial Narrow" w:hAnsi="Arial Narrow" w:cs="Arial"/>
        </w:rPr>
        <w:t xml:space="preserve">) </w:t>
      </w:r>
      <w:r w:rsidR="00AE3531" w:rsidRPr="000C5F41">
        <w:rPr>
          <w:rFonts w:ascii="Arial Narrow" w:hAnsi="Arial Narrow" w:cs="Arial"/>
          <w:u w:val="single"/>
        </w:rPr>
        <w:t xml:space="preserve">do </w:t>
      </w:r>
      <w:r w:rsidR="00A81F42" w:rsidRPr="000C5F41">
        <w:rPr>
          <w:rFonts w:ascii="Arial Narrow" w:hAnsi="Arial Narrow" w:cs="Arial"/>
          <w:u w:val="single"/>
        </w:rPr>
        <w:t xml:space="preserve">dana </w:t>
      </w:r>
      <w:r w:rsidR="00137C01">
        <w:rPr>
          <w:rFonts w:ascii="Arial Narrow" w:hAnsi="Arial Narrow" w:cs="Arial"/>
          <w:u w:val="single"/>
        </w:rPr>
        <w:t xml:space="preserve"> 29.07.</w:t>
      </w:r>
      <w:r w:rsidR="00A81F42" w:rsidRPr="000C5F41">
        <w:rPr>
          <w:rFonts w:ascii="Arial Narrow" w:hAnsi="Arial Narrow" w:cs="Arial"/>
          <w:u w:val="single"/>
        </w:rPr>
        <w:t>202</w:t>
      </w:r>
      <w:r w:rsidR="00137C01">
        <w:rPr>
          <w:rFonts w:ascii="Arial Narrow" w:hAnsi="Arial Narrow" w:cs="Arial"/>
          <w:u w:val="single"/>
        </w:rPr>
        <w:t>1</w:t>
      </w:r>
      <w:r w:rsidR="00A81F42">
        <w:rPr>
          <w:rFonts w:ascii="Arial Narrow" w:hAnsi="Arial Narrow" w:cs="Arial"/>
        </w:rPr>
        <w:t>.</w:t>
      </w:r>
      <w:r w:rsidR="001304DC">
        <w:rPr>
          <w:rFonts w:ascii="Arial Narrow" w:hAnsi="Arial Narrow" w:cs="Arial"/>
        </w:rPr>
        <w:t xml:space="preserve"> </w:t>
      </w:r>
      <w:r w:rsidR="00137C01">
        <w:rPr>
          <w:rFonts w:ascii="Arial Narrow" w:hAnsi="Arial Narrow" w:cs="Arial"/>
        </w:rPr>
        <w:t>(primopredaja nekretnine kupcu)</w:t>
      </w:r>
      <w:r w:rsidR="00A81F42">
        <w:rPr>
          <w:rFonts w:ascii="Arial Narrow" w:hAnsi="Arial Narrow" w:cs="Arial"/>
        </w:rPr>
        <w:t xml:space="preserve">, i u konkretnom slučaju </w:t>
      </w:r>
      <w:r>
        <w:rPr>
          <w:rFonts w:ascii="Arial Narrow" w:hAnsi="Arial Narrow" w:cs="Arial"/>
        </w:rPr>
        <w:t xml:space="preserve">znatno su viši od paušalnog iznosa 5% od utrška, a sastoje se od </w:t>
      </w:r>
      <w:r w:rsidRPr="00AE3531">
        <w:rPr>
          <w:rFonts w:ascii="Arial Narrow" w:hAnsi="Arial Narrow" w:cs="Arial"/>
          <w:u w:val="single"/>
        </w:rPr>
        <w:t>direktnih</w:t>
      </w:r>
      <w:r>
        <w:rPr>
          <w:rFonts w:ascii="Arial Narrow" w:hAnsi="Arial Narrow" w:cs="Arial"/>
        </w:rPr>
        <w:t xml:space="preserve"> troškova unovčenja koji u 100%-</w:t>
      </w:r>
      <w:proofErr w:type="spellStart"/>
      <w:r>
        <w:rPr>
          <w:rFonts w:ascii="Arial Narrow" w:hAnsi="Arial Narrow" w:cs="Arial"/>
        </w:rPr>
        <w:t>tnom</w:t>
      </w:r>
      <w:proofErr w:type="spellEnd"/>
      <w:r>
        <w:rPr>
          <w:rFonts w:ascii="Arial Narrow" w:hAnsi="Arial Narrow" w:cs="Arial"/>
        </w:rPr>
        <w:t xml:space="preserve"> iznosu terete unovčen</w:t>
      </w:r>
      <w:r w:rsidR="001304DC">
        <w:rPr>
          <w:rFonts w:ascii="Arial Narrow" w:hAnsi="Arial Narrow" w:cs="Arial"/>
        </w:rPr>
        <w:t>u</w:t>
      </w:r>
      <w:r>
        <w:rPr>
          <w:rFonts w:ascii="Arial Narrow" w:hAnsi="Arial Narrow" w:cs="Arial"/>
        </w:rPr>
        <w:t xml:space="preserve"> nekretnin</w:t>
      </w:r>
      <w:r w:rsidR="001304DC">
        <w:rPr>
          <w:rFonts w:ascii="Arial Narrow" w:hAnsi="Arial Narrow" w:cs="Arial"/>
        </w:rPr>
        <w:t>u</w:t>
      </w:r>
      <w:r>
        <w:rPr>
          <w:rFonts w:ascii="Arial Narrow" w:hAnsi="Arial Narrow" w:cs="Arial"/>
        </w:rPr>
        <w:t xml:space="preserve"> i od </w:t>
      </w:r>
      <w:r w:rsidRPr="00AE3531">
        <w:rPr>
          <w:rFonts w:ascii="Arial Narrow" w:hAnsi="Arial Narrow" w:cs="Arial"/>
          <w:u w:val="single"/>
        </w:rPr>
        <w:t>indirektnih (razmjernih)</w:t>
      </w:r>
      <w:r>
        <w:rPr>
          <w:rFonts w:ascii="Arial Narrow" w:hAnsi="Arial Narrow" w:cs="Arial"/>
        </w:rPr>
        <w:t xml:space="preserve"> troškova unovčenja koji u određenom postotku terete unovčen</w:t>
      </w:r>
      <w:r w:rsidR="00137C01">
        <w:rPr>
          <w:rFonts w:ascii="Arial Narrow" w:hAnsi="Arial Narrow" w:cs="Arial"/>
        </w:rPr>
        <w:t>u</w:t>
      </w:r>
      <w:r>
        <w:rPr>
          <w:rFonts w:ascii="Arial Narrow" w:hAnsi="Arial Narrow" w:cs="Arial"/>
        </w:rPr>
        <w:t xml:space="preserve"> nekretnin</w:t>
      </w:r>
      <w:r w:rsidR="00137C01">
        <w:rPr>
          <w:rFonts w:ascii="Arial Narrow" w:hAnsi="Arial Narrow" w:cs="Arial"/>
        </w:rPr>
        <w:t>u</w:t>
      </w:r>
      <w:r>
        <w:rPr>
          <w:rFonts w:ascii="Arial Narrow" w:hAnsi="Arial Narrow" w:cs="Arial"/>
        </w:rPr>
        <w:t xml:space="preserve"> i to razmjerno učešću ili participaciji vrijednosti unovčene ne</w:t>
      </w:r>
      <w:r w:rsidR="00AE3531">
        <w:rPr>
          <w:rFonts w:ascii="Arial Narrow" w:hAnsi="Arial Narrow" w:cs="Arial"/>
        </w:rPr>
        <w:t>kretnine u ukupnoj vrijednosti unovčene imovine koja čini stečajnu masu, a sve kako slijedi u nastavku.</w:t>
      </w:r>
    </w:p>
    <w:p w14:paraId="59D08654" w14:textId="2FBE2E04" w:rsidR="00AE3531" w:rsidRDefault="00AE3531" w:rsidP="001D680E">
      <w:pPr>
        <w:spacing w:line="288" w:lineRule="auto"/>
        <w:jc w:val="both"/>
        <w:rPr>
          <w:rFonts w:ascii="Arial Narrow" w:hAnsi="Arial Narrow" w:cs="Arial"/>
        </w:rPr>
      </w:pPr>
    </w:p>
    <w:p w14:paraId="2DF81FB4" w14:textId="77BA8836" w:rsidR="00AE3531" w:rsidRPr="00011596" w:rsidRDefault="00AE3531" w:rsidP="001D680E">
      <w:pPr>
        <w:spacing w:line="288" w:lineRule="auto"/>
        <w:jc w:val="both"/>
        <w:rPr>
          <w:rFonts w:ascii="Arial Narrow" w:hAnsi="Arial Narrow" w:cs="Arial"/>
          <w:b/>
          <w:bCs/>
        </w:rPr>
      </w:pPr>
      <w:bookmarkStart w:id="0" w:name="_Hlk102905588"/>
      <w:r w:rsidRPr="00011596">
        <w:rPr>
          <w:rFonts w:ascii="Arial Narrow" w:hAnsi="Arial Narrow" w:cs="Arial"/>
          <w:b/>
          <w:bCs/>
        </w:rPr>
        <w:t>a/</w:t>
      </w:r>
      <w:r w:rsidRPr="00011596">
        <w:rPr>
          <w:rFonts w:ascii="Arial Narrow" w:hAnsi="Arial Narrow" w:cs="Arial"/>
          <w:b/>
          <w:bCs/>
        </w:rPr>
        <w:tab/>
        <w:t>DIREKTNI troškovi unovčenja</w:t>
      </w:r>
    </w:p>
    <w:bookmarkEnd w:id="0"/>
    <w:p w14:paraId="3C5FC75E" w14:textId="77777777" w:rsidR="00011596" w:rsidRDefault="00011596" w:rsidP="00011596">
      <w:pPr>
        <w:spacing w:line="288" w:lineRule="auto"/>
        <w:jc w:val="both"/>
        <w:rPr>
          <w:rFonts w:ascii="Arial Narrow" w:hAnsi="Arial Narrow" w:cs="Tahoma"/>
        </w:rPr>
      </w:pPr>
    </w:p>
    <w:p w14:paraId="2C2487B7" w14:textId="64BC7852" w:rsidR="00011596" w:rsidRPr="00657BAA" w:rsidRDefault="00011596" w:rsidP="00011596">
      <w:pPr>
        <w:spacing w:line="288" w:lineRule="auto"/>
        <w:jc w:val="both"/>
        <w:rPr>
          <w:rFonts w:ascii="Arial Narrow" w:hAnsi="Arial Narrow" w:cs="Tahoma"/>
        </w:rPr>
      </w:pPr>
      <w:r w:rsidRPr="00657BAA">
        <w:rPr>
          <w:rFonts w:ascii="Arial Narrow" w:hAnsi="Arial Narrow" w:cs="Tahoma"/>
        </w:rPr>
        <w:t xml:space="preserve">Obračunati </w:t>
      </w:r>
      <w:r>
        <w:rPr>
          <w:rFonts w:ascii="Arial Narrow" w:hAnsi="Arial Narrow" w:cs="Tahoma"/>
        </w:rPr>
        <w:t>stvarni troškovi unovčenja koji direktn</w:t>
      </w:r>
      <w:r w:rsidR="00790953">
        <w:rPr>
          <w:rFonts w:ascii="Arial Narrow" w:hAnsi="Arial Narrow" w:cs="Tahoma"/>
        </w:rPr>
        <w:t>o</w:t>
      </w:r>
      <w:r>
        <w:rPr>
          <w:rFonts w:ascii="Arial Narrow" w:hAnsi="Arial Narrow" w:cs="Tahoma"/>
        </w:rPr>
        <w:t xml:space="preserve"> terete unovčen</w:t>
      </w:r>
      <w:r w:rsidR="001304DC">
        <w:rPr>
          <w:rFonts w:ascii="Arial Narrow" w:hAnsi="Arial Narrow" w:cs="Tahoma"/>
        </w:rPr>
        <w:t>u</w:t>
      </w:r>
      <w:r>
        <w:rPr>
          <w:rFonts w:ascii="Arial Narrow" w:hAnsi="Arial Narrow" w:cs="Tahoma"/>
        </w:rPr>
        <w:t xml:space="preserve"> nekretnin</w:t>
      </w:r>
      <w:r w:rsidR="001304DC">
        <w:rPr>
          <w:rFonts w:ascii="Arial Narrow" w:hAnsi="Arial Narrow" w:cs="Tahoma"/>
        </w:rPr>
        <w:t>u</w:t>
      </w:r>
      <w:r>
        <w:rPr>
          <w:rFonts w:ascii="Arial Narrow" w:hAnsi="Arial Narrow" w:cs="Tahoma"/>
        </w:rPr>
        <w:t xml:space="preserve">, nastali u razdoblju od </w:t>
      </w:r>
      <w:r w:rsidR="00137C01">
        <w:rPr>
          <w:rFonts w:ascii="Arial Narrow" w:hAnsi="Arial Narrow" w:cs="Tahoma"/>
        </w:rPr>
        <w:t>28</w:t>
      </w:r>
      <w:r>
        <w:rPr>
          <w:rFonts w:ascii="Arial Narrow" w:hAnsi="Arial Narrow" w:cs="Tahoma"/>
        </w:rPr>
        <w:t>.</w:t>
      </w:r>
      <w:r w:rsidR="00137C01">
        <w:rPr>
          <w:rFonts w:ascii="Arial Narrow" w:hAnsi="Arial Narrow" w:cs="Tahoma"/>
        </w:rPr>
        <w:t>11</w:t>
      </w:r>
      <w:r>
        <w:rPr>
          <w:rFonts w:ascii="Arial Narrow" w:hAnsi="Arial Narrow" w:cs="Tahoma"/>
        </w:rPr>
        <w:t>.201</w:t>
      </w:r>
      <w:r w:rsidR="00137C01">
        <w:rPr>
          <w:rFonts w:ascii="Arial Narrow" w:hAnsi="Arial Narrow" w:cs="Tahoma"/>
        </w:rPr>
        <w:t>7</w:t>
      </w:r>
      <w:r>
        <w:rPr>
          <w:rFonts w:ascii="Arial Narrow" w:hAnsi="Arial Narrow" w:cs="Tahoma"/>
        </w:rPr>
        <w:t xml:space="preserve">. do </w:t>
      </w:r>
      <w:r w:rsidR="00137C01">
        <w:rPr>
          <w:rFonts w:ascii="Arial Narrow" w:hAnsi="Arial Narrow" w:cs="Tahoma"/>
        </w:rPr>
        <w:t>29</w:t>
      </w:r>
      <w:r>
        <w:rPr>
          <w:rFonts w:ascii="Arial Narrow" w:hAnsi="Arial Narrow" w:cs="Tahoma"/>
        </w:rPr>
        <w:t>.0</w:t>
      </w:r>
      <w:r w:rsidR="00137C01">
        <w:rPr>
          <w:rFonts w:ascii="Arial Narrow" w:hAnsi="Arial Narrow" w:cs="Tahoma"/>
        </w:rPr>
        <w:t>7</w:t>
      </w:r>
      <w:r>
        <w:rPr>
          <w:rFonts w:ascii="Arial Narrow" w:hAnsi="Arial Narrow" w:cs="Tahoma"/>
        </w:rPr>
        <w:t>.202</w:t>
      </w:r>
      <w:r w:rsidR="00137C01">
        <w:rPr>
          <w:rFonts w:ascii="Arial Narrow" w:hAnsi="Arial Narrow" w:cs="Tahoma"/>
        </w:rPr>
        <w:t>1</w:t>
      </w:r>
      <w:r>
        <w:rPr>
          <w:rFonts w:ascii="Arial Narrow" w:hAnsi="Arial Narrow" w:cs="Tahoma"/>
        </w:rPr>
        <w:t xml:space="preserve">. iznose </w:t>
      </w:r>
      <w:r w:rsidR="007E5CFA">
        <w:rPr>
          <w:rFonts w:ascii="Arial Narrow" w:hAnsi="Arial Narrow" w:cs="Tahoma"/>
        </w:rPr>
        <w:t xml:space="preserve">ukupno </w:t>
      </w:r>
      <w:r w:rsidR="001D5E65" w:rsidRPr="001D5E65">
        <w:rPr>
          <w:rFonts w:ascii="Arial Narrow" w:hAnsi="Arial Narrow" w:cs="Tahoma"/>
          <w:b/>
          <w:bCs/>
          <w:u w:val="single"/>
        </w:rPr>
        <w:t xml:space="preserve">145.445,57 </w:t>
      </w:r>
      <w:r w:rsidRPr="001D5E65">
        <w:rPr>
          <w:rFonts w:ascii="Arial Narrow" w:hAnsi="Arial Narrow" w:cs="Tahoma"/>
          <w:b/>
          <w:bCs/>
          <w:u w:val="single"/>
        </w:rPr>
        <w:t>kn</w:t>
      </w:r>
      <w:r w:rsidRPr="00E1188C">
        <w:rPr>
          <w:rFonts w:ascii="Arial Narrow" w:hAnsi="Arial Narrow" w:cs="Tahoma"/>
        </w:rPr>
        <w:t xml:space="preserve">, </w:t>
      </w:r>
      <w:r>
        <w:rPr>
          <w:rFonts w:ascii="Arial Narrow" w:hAnsi="Arial Narrow" w:cs="Tahoma"/>
        </w:rPr>
        <w:t>kako je to prikazano u Tabeli 1.</w:t>
      </w:r>
    </w:p>
    <w:p w14:paraId="10774EED" w14:textId="77777777" w:rsidR="00011596" w:rsidRPr="00657BAA" w:rsidRDefault="00011596" w:rsidP="00011596">
      <w:pPr>
        <w:spacing w:line="288" w:lineRule="auto"/>
        <w:jc w:val="both"/>
        <w:rPr>
          <w:rFonts w:ascii="Arial Narrow" w:hAnsi="Arial Narrow" w:cs="Tahoma"/>
        </w:rPr>
      </w:pPr>
    </w:p>
    <w:p w14:paraId="4C1B8C99" w14:textId="0753794C" w:rsidR="00011596" w:rsidRDefault="00011596" w:rsidP="00011596">
      <w:pPr>
        <w:spacing w:line="288" w:lineRule="auto"/>
        <w:jc w:val="both"/>
        <w:rPr>
          <w:rFonts w:ascii="Arial Narrow" w:hAnsi="Arial Narrow" w:cs="Tahoma"/>
          <w:sz w:val="22"/>
          <w:szCs w:val="22"/>
        </w:rPr>
      </w:pPr>
      <w:r w:rsidRPr="00EE7B3E">
        <w:rPr>
          <w:rFonts w:ascii="Arial Narrow" w:hAnsi="Arial Narrow" w:cs="Tahoma"/>
          <w:sz w:val="22"/>
          <w:szCs w:val="22"/>
        </w:rPr>
        <w:t xml:space="preserve">Tabela </w:t>
      </w:r>
      <w:r>
        <w:rPr>
          <w:rFonts w:ascii="Arial Narrow" w:hAnsi="Arial Narrow" w:cs="Tahoma"/>
          <w:sz w:val="22"/>
          <w:szCs w:val="22"/>
        </w:rPr>
        <w:t>1.</w:t>
      </w:r>
      <w:r w:rsidR="007E5CFA">
        <w:rPr>
          <w:rFonts w:ascii="Arial Narrow" w:hAnsi="Arial Narrow" w:cs="Tahoma"/>
          <w:sz w:val="22"/>
          <w:szCs w:val="22"/>
        </w:rPr>
        <w:t xml:space="preserve">  Direktni troškovi unovčenja</w:t>
      </w:r>
    </w:p>
    <w:p w14:paraId="6C5BB5C6" w14:textId="77777777" w:rsidR="00011596" w:rsidRPr="00EE7B3E" w:rsidRDefault="00011596" w:rsidP="00011596">
      <w:pPr>
        <w:spacing w:line="288" w:lineRule="auto"/>
        <w:jc w:val="both"/>
        <w:rPr>
          <w:rFonts w:ascii="Arial Narrow" w:hAnsi="Arial Narrow" w:cs="Tahoma"/>
          <w:sz w:val="22"/>
          <w:szCs w:val="22"/>
        </w:rPr>
      </w:pPr>
    </w:p>
    <w:tbl>
      <w:tblPr>
        <w:tblW w:w="8222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387"/>
        <w:gridCol w:w="2835"/>
      </w:tblGrid>
      <w:tr w:rsidR="00011596" w:rsidRPr="00EE7B3E" w14:paraId="429AC4D6" w14:textId="77777777" w:rsidTr="00EA0B44">
        <w:trPr>
          <w:jc w:val="center"/>
        </w:trPr>
        <w:tc>
          <w:tcPr>
            <w:tcW w:w="5387" w:type="dxa"/>
            <w:shd w:val="clear" w:color="auto" w:fill="D9D9D9" w:themeFill="background1" w:themeFillShade="D9"/>
          </w:tcPr>
          <w:p w14:paraId="57EDB3C1" w14:textId="15633A1C" w:rsidR="00011596" w:rsidRPr="00EE7B3E" w:rsidRDefault="00011596" w:rsidP="00EA0B44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EE7B3E"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Troškovi koji </w:t>
            </w:r>
            <w:r w:rsidR="007E5CFA"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direktno </w:t>
            </w:r>
            <w:r w:rsidRPr="00EE7B3E"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terete </w:t>
            </w:r>
            <w:r w:rsidR="007E5CFA">
              <w:rPr>
                <w:rFonts w:ascii="Arial Narrow" w:hAnsi="Arial Narrow" w:cs="Tahoma"/>
                <w:b/>
                <w:bCs/>
                <w:sz w:val="22"/>
                <w:szCs w:val="22"/>
              </w:rPr>
              <w:t>unovčen</w:t>
            </w:r>
            <w:r w:rsidR="001304DC">
              <w:rPr>
                <w:rFonts w:ascii="Arial Narrow" w:hAnsi="Arial Narrow" w:cs="Tahoma"/>
                <w:b/>
                <w:bCs/>
                <w:sz w:val="22"/>
                <w:szCs w:val="22"/>
              </w:rPr>
              <w:t>u</w:t>
            </w:r>
            <w:r w:rsidR="007E5CFA"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 nekretnin</w:t>
            </w:r>
            <w:r w:rsidR="001304DC">
              <w:rPr>
                <w:rFonts w:ascii="Arial Narrow" w:hAnsi="Arial Narrow" w:cs="Tahoma"/>
                <w:b/>
                <w:bCs/>
                <w:sz w:val="22"/>
                <w:szCs w:val="22"/>
              </w:rPr>
              <w:t>u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515DBB6" w14:textId="77777777" w:rsidR="00011596" w:rsidRPr="00EE7B3E" w:rsidRDefault="00011596" w:rsidP="00EA0B44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EE7B3E">
              <w:rPr>
                <w:rFonts w:ascii="Arial Narrow" w:hAnsi="Arial Narrow" w:cs="Tahoma"/>
                <w:b/>
                <w:bCs/>
                <w:sz w:val="22"/>
                <w:szCs w:val="22"/>
              </w:rPr>
              <w:t>Iznos</w:t>
            </w:r>
          </w:p>
        </w:tc>
      </w:tr>
      <w:tr w:rsidR="00011596" w:rsidRPr="00EE7B3E" w14:paraId="600C3B24" w14:textId="77777777" w:rsidTr="00EA0B44">
        <w:trPr>
          <w:jc w:val="center"/>
        </w:trPr>
        <w:tc>
          <w:tcPr>
            <w:tcW w:w="5387" w:type="dxa"/>
            <w:shd w:val="clear" w:color="auto" w:fill="auto"/>
          </w:tcPr>
          <w:p w14:paraId="6B552F48" w14:textId="06A12F39" w:rsidR="00A85419" w:rsidRDefault="00C85771" w:rsidP="00D35470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1</w:t>
            </w:r>
            <w:r w:rsidR="00011596" w:rsidRPr="00EE7B3E">
              <w:rPr>
                <w:rFonts w:ascii="Arial Narrow" w:hAnsi="Arial Narrow" w:cstheme="minorHAnsi"/>
                <w:sz w:val="22"/>
                <w:szCs w:val="22"/>
              </w:rPr>
              <w:t>. Procjena nekretnin</w:t>
            </w:r>
            <w:r w:rsidR="00D35470">
              <w:rPr>
                <w:rFonts w:ascii="Arial Narrow" w:hAnsi="Arial Narrow" w:cstheme="minorHAnsi"/>
                <w:sz w:val="22"/>
                <w:szCs w:val="22"/>
              </w:rPr>
              <w:t xml:space="preserve">e </w:t>
            </w:r>
            <w:r w:rsidR="00A85419">
              <w:rPr>
                <w:rFonts w:ascii="Arial Narrow" w:hAnsi="Arial Narrow" w:cstheme="minorHAnsi"/>
                <w:sz w:val="22"/>
                <w:szCs w:val="22"/>
              </w:rPr>
              <w:t>(dio</w:t>
            </w:r>
            <w:r w:rsidR="00D35470">
              <w:rPr>
                <w:rFonts w:ascii="Arial Narrow" w:hAnsi="Arial Narrow" w:cstheme="minorHAnsi"/>
                <w:sz w:val="22"/>
                <w:szCs w:val="22"/>
              </w:rPr>
              <w:t xml:space="preserve"> računu br.16/1/1</w:t>
            </w:r>
            <w:r w:rsidR="005A169B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 w:rsidR="00D35470">
              <w:rPr>
                <w:rFonts w:ascii="Arial Narrow" w:hAnsi="Arial Narrow" w:cstheme="minorHAnsi"/>
                <w:sz w:val="22"/>
                <w:szCs w:val="22"/>
              </w:rPr>
              <w:t>od 2.3.2018.</w:t>
            </w:r>
            <w:r w:rsidR="00AF73E6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 w:rsidR="00D35470">
              <w:rPr>
                <w:rFonts w:ascii="Arial Narrow" w:hAnsi="Arial Narrow" w:cstheme="minorHAnsi"/>
                <w:sz w:val="22"/>
                <w:szCs w:val="22"/>
              </w:rPr>
              <w:t>na</w:t>
            </w:r>
          </w:p>
          <w:p w14:paraId="04FC60F6" w14:textId="192FEC9D" w:rsidR="00853380" w:rsidRDefault="00A85419" w:rsidP="00D35470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   </w:t>
            </w:r>
            <w:r w:rsidR="00853380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 w:rsidR="00D35470">
              <w:rPr>
                <w:rFonts w:ascii="Arial Narrow" w:hAnsi="Arial Narrow" w:cstheme="minorHAnsi"/>
                <w:sz w:val="22"/>
                <w:szCs w:val="22"/>
              </w:rPr>
              <w:t xml:space="preserve"> iznos od 32.110,00</w:t>
            </w:r>
            <w:r w:rsidR="005A169B">
              <w:rPr>
                <w:rFonts w:ascii="Arial Narrow" w:hAnsi="Arial Narrow" w:cstheme="minorHAnsi"/>
                <w:sz w:val="22"/>
                <w:szCs w:val="22"/>
              </w:rPr>
              <w:t xml:space="preserve"> kn</w:t>
            </w:r>
            <w:r w:rsidR="00853380">
              <w:rPr>
                <w:rFonts w:ascii="Arial Narrow" w:hAnsi="Arial Narrow" w:cstheme="minorHAnsi"/>
                <w:sz w:val="22"/>
                <w:szCs w:val="22"/>
              </w:rPr>
              <w:t xml:space="preserve"> koji se tiče nekretnine </w:t>
            </w:r>
            <w:proofErr w:type="spellStart"/>
            <w:r w:rsidR="00853380">
              <w:rPr>
                <w:rFonts w:ascii="Arial Narrow" w:hAnsi="Arial Narrow" w:cstheme="minorHAnsi"/>
                <w:sz w:val="22"/>
                <w:szCs w:val="22"/>
              </w:rPr>
              <w:t>G.Muć</w:t>
            </w:r>
            <w:proofErr w:type="spellEnd"/>
            <w:r w:rsidR="00853380">
              <w:rPr>
                <w:rFonts w:ascii="Arial Narrow" w:hAnsi="Arial Narrow" w:cstheme="minorHAnsi"/>
                <w:sz w:val="22"/>
                <w:szCs w:val="22"/>
              </w:rPr>
              <w:t xml:space="preserve"> i</w:t>
            </w:r>
            <w:r w:rsidR="00155FFB">
              <w:rPr>
                <w:rFonts w:ascii="Arial Narrow" w:hAnsi="Arial Narrow" w:cstheme="minorHAnsi"/>
                <w:sz w:val="22"/>
                <w:szCs w:val="22"/>
              </w:rPr>
              <w:t xml:space="preserve"> dio</w:t>
            </w:r>
          </w:p>
          <w:p w14:paraId="1D975F77" w14:textId="5E950A97" w:rsidR="00011596" w:rsidRPr="00EE7B3E" w:rsidRDefault="00853380" w:rsidP="00D35470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 xml:space="preserve">    </w:t>
            </w:r>
            <w:r w:rsidR="00155FFB">
              <w:rPr>
                <w:rFonts w:ascii="Arial Narrow" w:hAnsi="Arial Narrow" w:cstheme="minorHAnsi"/>
                <w:sz w:val="22"/>
                <w:szCs w:val="22"/>
              </w:rPr>
              <w:t xml:space="preserve"> putnog troška 3.188,00 /1/3</w:t>
            </w:r>
            <w:r>
              <w:rPr>
                <w:rFonts w:ascii="Arial Narrow" w:hAnsi="Arial Narrow" w:cstheme="minorHAnsi"/>
                <w:sz w:val="22"/>
                <w:szCs w:val="22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14:paraId="51D57919" w14:textId="77777777" w:rsidR="00011596" w:rsidRDefault="00D35470" w:rsidP="00EA0B44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8.000,00</w:t>
            </w:r>
          </w:p>
          <w:p w14:paraId="53362A93" w14:textId="047DE2B1" w:rsidR="00155FFB" w:rsidRPr="00EE7B3E" w:rsidRDefault="00155FFB" w:rsidP="00EA0B44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1.062,67</w:t>
            </w:r>
          </w:p>
        </w:tc>
      </w:tr>
      <w:tr w:rsidR="00DB669E" w:rsidRPr="00EE7B3E" w14:paraId="4FCD8F76" w14:textId="77777777" w:rsidTr="00EA0B44">
        <w:trPr>
          <w:jc w:val="center"/>
        </w:trPr>
        <w:tc>
          <w:tcPr>
            <w:tcW w:w="5387" w:type="dxa"/>
            <w:shd w:val="clear" w:color="auto" w:fill="auto"/>
          </w:tcPr>
          <w:p w14:paraId="1F97352D" w14:textId="546FC520" w:rsidR="00DB669E" w:rsidRPr="00EE7B3E" w:rsidRDefault="007E6270" w:rsidP="00EA0B44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2</w:t>
            </w:r>
            <w:r w:rsidR="00DB669E">
              <w:rPr>
                <w:rFonts w:ascii="Arial Narrow" w:hAnsi="Arial Narrow" w:cstheme="minorHAnsi"/>
                <w:sz w:val="22"/>
                <w:szCs w:val="22"/>
              </w:rPr>
              <w:t>. Putni trošak stečajnog upravitelja</w:t>
            </w:r>
            <w:r w:rsidR="00A5218B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06DFB91F" w14:textId="53301C54" w:rsidR="00DB669E" w:rsidRDefault="00B531BF" w:rsidP="00EA0B44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6.912,80</w:t>
            </w:r>
          </w:p>
        </w:tc>
      </w:tr>
      <w:tr w:rsidR="005817F9" w:rsidRPr="00EE7B3E" w14:paraId="17C8F755" w14:textId="77777777" w:rsidTr="00EA0B44">
        <w:trPr>
          <w:jc w:val="center"/>
        </w:trPr>
        <w:tc>
          <w:tcPr>
            <w:tcW w:w="5387" w:type="dxa"/>
            <w:shd w:val="clear" w:color="auto" w:fill="auto"/>
          </w:tcPr>
          <w:p w14:paraId="17288478" w14:textId="5C96C99D" w:rsidR="005817F9" w:rsidRDefault="007E6270" w:rsidP="00EA0B44">
            <w:pPr>
              <w:spacing w:line="288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3</w:t>
            </w:r>
            <w:r w:rsidR="005817F9">
              <w:rPr>
                <w:rFonts w:ascii="Arial Narrow" w:hAnsi="Arial Narrow" w:cstheme="minorHAnsi"/>
                <w:sz w:val="22"/>
                <w:szCs w:val="22"/>
              </w:rPr>
              <w:t xml:space="preserve">. </w:t>
            </w:r>
            <w:r w:rsidR="006A33E0">
              <w:rPr>
                <w:rFonts w:ascii="Arial Narrow" w:hAnsi="Arial Narrow" w:cstheme="minorHAnsi"/>
                <w:sz w:val="22"/>
                <w:szCs w:val="22"/>
              </w:rPr>
              <w:t>Nagrada stečajnog upravitelja</w:t>
            </w:r>
          </w:p>
        </w:tc>
        <w:tc>
          <w:tcPr>
            <w:tcW w:w="2835" w:type="dxa"/>
            <w:shd w:val="clear" w:color="auto" w:fill="auto"/>
          </w:tcPr>
          <w:p w14:paraId="086EA552" w14:textId="40862BB4" w:rsidR="005817F9" w:rsidRDefault="0044365C" w:rsidP="00EA0B44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12</w:t>
            </w:r>
            <w:r w:rsidR="00B82DCF">
              <w:rPr>
                <w:rFonts w:ascii="Arial Narrow" w:hAnsi="Arial Narrow" w:cs="Tahoma"/>
                <w:sz w:val="22"/>
                <w:szCs w:val="22"/>
              </w:rPr>
              <w:t>4.673,10</w:t>
            </w:r>
          </w:p>
        </w:tc>
      </w:tr>
      <w:tr w:rsidR="00011596" w:rsidRPr="00EE7B3E" w14:paraId="0BA29504" w14:textId="77777777" w:rsidTr="00EA0B44">
        <w:trPr>
          <w:jc w:val="center"/>
        </w:trPr>
        <w:tc>
          <w:tcPr>
            <w:tcW w:w="5387" w:type="dxa"/>
            <w:shd w:val="clear" w:color="auto" w:fill="D9D9D9" w:themeFill="background1" w:themeFillShade="D9"/>
          </w:tcPr>
          <w:p w14:paraId="3BE1D902" w14:textId="77777777" w:rsidR="00011596" w:rsidRPr="00EE7B3E" w:rsidRDefault="00011596" w:rsidP="00EA0B44">
            <w:pPr>
              <w:spacing w:line="288" w:lineRule="auto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EE7B3E">
              <w:rPr>
                <w:rFonts w:ascii="Arial Narrow" w:hAnsi="Arial Narrow" w:cs="Tahoma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24EFF3C" w14:textId="6F53B351" w:rsidR="00011596" w:rsidRPr="00EE7B3E" w:rsidRDefault="001D5E65" w:rsidP="00EA0B44">
            <w:pPr>
              <w:spacing w:line="288" w:lineRule="auto"/>
              <w:jc w:val="right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14</w:t>
            </w:r>
            <w:r w:rsidR="00B531BF">
              <w:rPr>
                <w:rFonts w:ascii="Arial Narrow" w:hAnsi="Arial Narrow" w:cs="Tahoma"/>
                <w:b/>
                <w:bCs/>
                <w:sz w:val="22"/>
                <w:szCs w:val="22"/>
              </w:rPr>
              <w:t>0.648,57</w:t>
            </w:r>
          </w:p>
        </w:tc>
      </w:tr>
    </w:tbl>
    <w:p w14:paraId="4A0864C5" w14:textId="77777777" w:rsidR="00AE3531" w:rsidRDefault="00AE3531" w:rsidP="001D680E">
      <w:pPr>
        <w:spacing w:line="288" w:lineRule="auto"/>
        <w:jc w:val="both"/>
        <w:rPr>
          <w:rFonts w:ascii="Arial Narrow" w:hAnsi="Arial Narrow" w:cs="Arial"/>
        </w:rPr>
      </w:pPr>
    </w:p>
    <w:p w14:paraId="085E83AA" w14:textId="07D4D5B7" w:rsidR="00853380" w:rsidRDefault="007E5CFA" w:rsidP="001367ED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Kao što je prikazano u Tabeli 1. direktni troškovi unovčenja </w:t>
      </w:r>
      <w:r w:rsidR="001304DC">
        <w:rPr>
          <w:rFonts w:ascii="Arial Narrow" w:hAnsi="Arial Narrow" w:cs="Arial"/>
        </w:rPr>
        <w:t xml:space="preserve">sastoje se od </w:t>
      </w:r>
      <w:r>
        <w:rPr>
          <w:rFonts w:ascii="Arial Narrow" w:hAnsi="Arial Narrow" w:cs="Arial"/>
        </w:rPr>
        <w:t>stvarno nastal</w:t>
      </w:r>
      <w:r w:rsidR="001304DC">
        <w:rPr>
          <w:rFonts w:ascii="Arial Narrow" w:hAnsi="Arial Narrow" w:cs="Arial"/>
        </w:rPr>
        <w:t>ih</w:t>
      </w:r>
      <w:r>
        <w:rPr>
          <w:rFonts w:ascii="Arial Narrow" w:hAnsi="Arial Narrow" w:cs="Arial"/>
        </w:rPr>
        <w:t xml:space="preserve"> troškov</w:t>
      </w:r>
      <w:r w:rsidR="001304DC">
        <w:rPr>
          <w:rFonts w:ascii="Arial Narrow" w:hAnsi="Arial Narrow" w:cs="Arial"/>
        </w:rPr>
        <w:t>a</w:t>
      </w:r>
      <w:r w:rsidR="00853380">
        <w:rPr>
          <w:rFonts w:ascii="Arial Narrow" w:hAnsi="Arial Narrow" w:cs="Arial"/>
        </w:rPr>
        <w:t xml:space="preserve"> u svezi unovčenja predmetne nekretnine </w:t>
      </w:r>
      <w:r w:rsidR="00EB73A6">
        <w:rPr>
          <w:rFonts w:ascii="Arial Narrow" w:hAnsi="Arial Narrow" w:cs="Arial"/>
        </w:rPr>
        <w:t>i to</w:t>
      </w:r>
      <w:r w:rsidR="00853380">
        <w:rPr>
          <w:rFonts w:ascii="Arial Narrow" w:hAnsi="Arial Narrow" w:cs="Arial"/>
        </w:rPr>
        <w:t>:</w:t>
      </w:r>
    </w:p>
    <w:p w14:paraId="0B1786F4" w14:textId="77777777" w:rsidR="00F3567F" w:rsidRDefault="00F3567F" w:rsidP="001367ED">
      <w:pPr>
        <w:spacing w:line="288" w:lineRule="auto"/>
        <w:jc w:val="both"/>
        <w:rPr>
          <w:rFonts w:ascii="Arial Narrow" w:hAnsi="Arial Narrow" w:cs="Arial"/>
        </w:rPr>
      </w:pPr>
    </w:p>
    <w:p w14:paraId="77234024" w14:textId="086690B0" w:rsidR="00853380" w:rsidRDefault="00853380" w:rsidP="001367ED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a/</w:t>
      </w:r>
      <w:r w:rsidR="00EB73A6">
        <w:rPr>
          <w:rFonts w:ascii="Arial Narrow" w:hAnsi="Arial Narrow" w:cs="Arial"/>
        </w:rPr>
        <w:t xml:space="preserve"> </w:t>
      </w:r>
      <w:r w:rsidR="001304DC">
        <w:rPr>
          <w:rFonts w:ascii="Arial Narrow" w:hAnsi="Arial Narrow" w:cs="Arial"/>
        </w:rPr>
        <w:t>T</w:t>
      </w:r>
      <w:r w:rsidR="00EB73A6" w:rsidRPr="001304DC">
        <w:rPr>
          <w:rFonts w:ascii="Arial Narrow" w:hAnsi="Arial Narrow" w:cs="Arial"/>
          <w:u w:val="single"/>
        </w:rPr>
        <w:t>roš</w:t>
      </w:r>
      <w:r w:rsidR="001304DC" w:rsidRPr="001304DC">
        <w:rPr>
          <w:rFonts w:ascii="Arial Narrow" w:hAnsi="Arial Narrow" w:cs="Arial"/>
          <w:u w:val="single"/>
        </w:rPr>
        <w:t>a</w:t>
      </w:r>
      <w:r w:rsidR="00EB73A6" w:rsidRPr="001304DC">
        <w:rPr>
          <w:rFonts w:ascii="Arial Narrow" w:hAnsi="Arial Narrow" w:cs="Arial"/>
          <w:u w:val="single"/>
        </w:rPr>
        <w:t>k vještačenja</w:t>
      </w:r>
      <w:r w:rsidR="00EB73A6">
        <w:rPr>
          <w:rFonts w:ascii="Arial Narrow" w:hAnsi="Arial Narrow" w:cs="Arial"/>
        </w:rPr>
        <w:t xml:space="preserve"> tržišne vrijednosti predmetne nekretnine u ukupnom iznosu od </w:t>
      </w:r>
      <w:r w:rsidR="00EB73A6" w:rsidRPr="000F23C4">
        <w:rPr>
          <w:rFonts w:ascii="Arial Narrow" w:hAnsi="Arial Narrow" w:cs="Arial"/>
          <w:u w:val="single"/>
        </w:rPr>
        <w:t>9.062,67</w:t>
      </w:r>
      <w:r w:rsidR="00EB73A6">
        <w:rPr>
          <w:rFonts w:ascii="Arial Narrow" w:hAnsi="Arial Narrow" w:cs="Arial"/>
        </w:rPr>
        <w:t xml:space="preserve"> kn (dio računa vještaka Tri projekt d.o.o. br.16/1/1 od 02.03.2018. pod točkom 3</w:t>
      </w:r>
      <w:r w:rsidR="001304DC">
        <w:rPr>
          <w:rFonts w:ascii="Arial Narrow" w:hAnsi="Arial Narrow" w:cs="Arial"/>
        </w:rPr>
        <w:t>. u iznosu od</w:t>
      </w:r>
      <w:r w:rsidR="00EB73A6">
        <w:rPr>
          <w:rFonts w:ascii="Arial Narrow" w:hAnsi="Arial Narrow" w:cs="Arial"/>
        </w:rPr>
        <w:t xml:space="preserve"> 8.000,00 kn i dio putnog troška pod točkom 4. u iznosu od 1.062,67 kn)</w:t>
      </w:r>
      <w:r w:rsidR="001304DC">
        <w:rPr>
          <w:rFonts w:ascii="Arial Narrow" w:hAnsi="Arial Narrow" w:cs="Arial"/>
        </w:rPr>
        <w:t>.</w:t>
      </w:r>
    </w:p>
    <w:p w14:paraId="61C96FD9" w14:textId="77777777" w:rsidR="00F3567F" w:rsidRDefault="00F3567F" w:rsidP="001367ED">
      <w:pPr>
        <w:spacing w:line="288" w:lineRule="auto"/>
        <w:jc w:val="both"/>
        <w:rPr>
          <w:rFonts w:ascii="Arial Narrow" w:hAnsi="Arial Narrow" w:cs="Arial"/>
        </w:rPr>
      </w:pPr>
    </w:p>
    <w:p w14:paraId="5D258F84" w14:textId="6B33B4B3" w:rsidR="00E9359C" w:rsidRDefault="00853380" w:rsidP="001367ED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b/</w:t>
      </w:r>
      <w:r w:rsidR="00C31D2A">
        <w:rPr>
          <w:rFonts w:ascii="Arial Narrow" w:hAnsi="Arial Narrow" w:cs="Arial"/>
        </w:rPr>
        <w:t xml:space="preserve"> </w:t>
      </w:r>
      <w:r w:rsidR="001304DC">
        <w:rPr>
          <w:rFonts w:ascii="Arial Narrow" w:hAnsi="Arial Narrow" w:cs="Arial"/>
          <w:u w:val="single"/>
        </w:rPr>
        <w:t>P</w:t>
      </w:r>
      <w:r w:rsidR="00C31D2A" w:rsidRPr="001304DC">
        <w:rPr>
          <w:rFonts w:ascii="Arial Narrow" w:hAnsi="Arial Narrow" w:cs="Arial"/>
          <w:u w:val="single"/>
        </w:rPr>
        <w:t>utni trošak</w:t>
      </w:r>
      <w:r w:rsidR="00C31D2A">
        <w:rPr>
          <w:rFonts w:ascii="Arial Narrow" w:hAnsi="Arial Narrow" w:cs="Arial"/>
        </w:rPr>
        <w:t xml:space="preserve"> stečajnog upravitelja </w:t>
      </w:r>
      <w:r>
        <w:rPr>
          <w:rFonts w:ascii="Arial Narrow" w:hAnsi="Arial Narrow" w:cs="Arial"/>
        </w:rPr>
        <w:t xml:space="preserve">nastao </w:t>
      </w:r>
      <w:r w:rsidR="00D260DF">
        <w:rPr>
          <w:rFonts w:ascii="Arial Narrow" w:hAnsi="Arial Narrow" w:cs="Arial"/>
        </w:rPr>
        <w:t xml:space="preserve">za razgled </w:t>
      </w:r>
      <w:r>
        <w:rPr>
          <w:rFonts w:ascii="Arial Narrow" w:hAnsi="Arial Narrow" w:cs="Arial"/>
        </w:rPr>
        <w:t>nekretnine prije unovčenja</w:t>
      </w:r>
      <w:r w:rsidR="00D260DF">
        <w:rPr>
          <w:rFonts w:ascii="Arial Narrow" w:hAnsi="Arial Narrow" w:cs="Arial"/>
        </w:rPr>
        <w:t>,</w:t>
      </w:r>
      <w:r>
        <w:rPr>
          <w:rFonts w:ascii="Arial Narrow" w:hAnsi="Arial Narrow" w:cs="Arial"/>
        </w:rPr>
        <w:t xml:space="preserve"> sudjelovanj</w:t>
      </w:r>
      <w:r w:rsidR="00D260DF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stečajnog upravitelja na ročištima u parničnom postupku P-2557/2018 pred Općinskim sudom u Splitu povodom tužbe </w:t>
      </w:r>
      <w:proofErr w:type="spellStart"/>
      <w:r>
        <w:rPr>
          <w:rFonts w:ascii="Arial Narrow" w:hAnsi="Arial Narrow" w:cs="Arial"/>
        </w:rPr>
        <w:lastRenderedPageBreak/>
        <w:t>J.Dvornik</w:t>
      </w:r>
      <w:proofErr w:type="spellEnd"/>
      <w:r>
        <w:rPr>
          <w:rFonts w:ascii="Arial Narrow" w:hAnsi="Arial Narrow" w:cs="Arial"/>
        </w:rPr>
        <w:t xml:space="preserve"> c/a </w:t>
      </w:r>
      <w:proofErr w:type="spellStart"/>
      <w:r>
        <w:rPr>
          <w:rFonts w:ascii="Arial Narrow" w:hAnsi="Arial Narrow" w:cs="Arial"/>
        </w:rPr>
        <w:t>Credo</w:t>
      </w:r>
      <w:proofErr w:type="spellEnd"/>
      <w:r>
        <w:rPr>
          <w:rFonts w:ascii="Arial Narrow" w:hAnsi="Arial Narrow" w:cs="Arial"/>
        </w:rPr>
        <w:t xml:space="preserve"> banka d.d. u stečaju i Arca </w:t>
      </w:r>
      <w:proofErr w:type="spellStart"/>
      <w:r>
        <w:rPr>
          <w:rFonts w:ascii="Arial Narrow" w:hAnsi="Arial Narrow" w:cs="Arial"/>
        </w:rPr>
        <w:t>Mercatus</w:t>
      </w:r>
      <w:proofErr w:type="spellEnd"/>
      <w:r>
        <w:rPr>
          <w:rFonts w:ascii="Arial Narrow" w:hAnsi="Arial Narrow" w:cs="Arial"/>
        </w:rPr>
        <w:t xml:space="preserve"> d.o.o. u stečaju radi proglašenja ovrhe </w:t>
      </w:r>
      <w:r w:rsidR="00CB0045">
        <w:rPr>
          <w:rFonts w:ascii="Arial Narrow" w:hAnsi="Arial Narrow" w:cs="Arial"/>
        </w:rPr>
        <w:t xml:space="preserve">na unovčenoj nekretnini </w:t>
      </w:r>
      <w:r>
        <w:rPr>
          <w:rFonts w:ascii="Arial Narrow" w:hAnsi="Arial Narrow" w:cs="Arial"/>
        </w:rPr>
        <w:t>nedopuštenom</w:t>
      </w:r>
      <w:r w:rsidR="00CB0045">
        <w:rPr>
          <w:rFonts w:ascii="Arial Narrow" w:hAnsi="Arial Narrow" w:cs="Arial"/>
        </w:rPr>
        <w:t xml:space="preserve"> i u ovršnom postupku Ovr-2436/2020 (ranije</w:t>
      </w:r>
      <w:r w:rsidR="00D260DF">
        <w:rPr>
          <w:rFonts w:ascii="Arial Narrow" w:hAnsi="Arial Narrow" w:cs="Arial"/>
        </w:rPr>
        <w:t>:</w:t>
      </w:r>
      <w:r w:rsidR="00CB0045">
        <w:rPr>
          <w:rFonts w:ascii="Arial Narrow" w:hAnsi="Arial Narrow" w:cs="Arial"/>
        </w:rPr>
        <w:t xml:space="preserve">Ovr-773/2013) pred istim sudom radi namirenja tražbine ovrhovoditelja </w:t>
      </w:r>
      <w:proofErr w:type="spellStart"/>
      <w:r w:rsidR="00CB0045">
        <w:rPr>
          <w:rFonts w:ascii="Arial Narrow" w:hAnsi="Arial Narrow" w:cs="Arial"/>
        </w:rPr>
        <w:t>Credo</w:t>
      </w:r>
      <w:proofErr w:type="spellEnd"/>
      <w:r w:rsidR="00CB0045">
        <w:rPr>
          <w:rFonts w:ascii="Arial Narrow" w:hAnsi="Arial Narrow" w:cs="Arial"/>
        </w:rPr>
        <w:t xml:space="preserve"> banka d.d. u stečaju c/a Arca </w:t>
      </w:r>
      <w:proofErr w:type="spellStart"/>
      <w:r w:rsidR="00CB0045">
        <w:rPr>
          <w:rFonts w:ascii="Arial Narrow" w:hAnsi="Arial Narrow" w:cs="Arial"/>
        </w:rPr>
        <w:t>Mercatus</w:t>
      </w:r>
      <w:proofErr w:type="spellEnd"/>
      <w:r w:rsidR="00CB0045">
        <w:rPr>
          <w:rFonts w:ascii="Arial Narrow" w:hAnsi="Arial Narrow" w:cs="Arial"/>
        </w:rPr>
        <w:t xml:space="preserve"> d.o.o. u stečaju iz unovčene nekretnine te </w:t>
      </w:r>
      <w:r w:rsidR="00A73784">
        <w:rPr>
          <w:rFonts w:ascii="Arial Narrow" w:hAnsi="Arial Narrow" w:cs="Arial"/>
        </w:rPr>
        <w:t>primopredaje unovčene nekretnine</w:t>
      </w:r>
      <w:r w:rsidR="00CB0045">
        <w:rPr>
          <w:rFonts w:ascii="Arial Narrow" w:hAnsi="Arial Narrow" w:cs="Arial"/>
        </w:rPr>
        <w:t xml:space="preserve"> kupcu</w:t>
      </w:r>
      <w:r w:rsidR="00A73784">
        <w:rPr>
          <w:rFonts w:ascii="Arial Narrow" w:hAnsi="Arial Narrow" w:cs="Arial"/>
        </w:rPr>
        <w:t xml:space="preserve">. Ukupan iznos tih troškova </w:t>
      </w:r>
      <w:r w:rsidR="00F3353E">
        <w:rPr>
          <w:rFonts w:ascii="Arial Narrow" w:hAnsi="Arial Narrow" w:cs="Arial"/>
        </w:rPr>
        <w:t xml:space="preserve">u 100% iznosu iznosi </w:t>
      </w:r>
      <w:r w:rsidR="00CB0045" w:rsidRPr="000F23C4">
        <w:rPr>
          <w:rFonts w:ascii="Arial Narrow" w:hAnsi="Arial Narrow" w:cs="Arial"/>
          <w:u w:val="single"/>
        </w:rPr>
        <w:t>11.709,80</w:t>
      </w:r>
      <w:r w:rsidR="00CB0045">
        <w:rPr>
          <w:rFonts w:ascii="Arial Narrow" w:hAnsi="Arial Narrow" w:cs="Arial"/>
        </w:rPr>
        <w:t xml:space="preserve"> kn,</w:t>
      </w:r>
      <w:r w:rsidR="00A73784">
        <w:rPr>
          <w:rFonts w:ascii="Arial Narrow" w:hAnsi="Arial Narrow" w:cs="Arial"/>
        </w:rPr>
        <w:t xml:space="preserve"> a </w:t>
      </w:r>
      <w:bookmarkStart w:id="1" w:name="_Hlk102995038"/>
      <w:r w:rsidR="00D260DF">
        <w:rPr>
          <w:rFonts w:ascii="Arial Narrow" w:hAnsi="Arial Narrow" w:cs="Arial"/>
        </w:rPr>
        <w:t xml:space="preserve">temelji se na </w:t>
      </w:r>
      <w:bookmarkStart w:id="2" w:name="_Hlk104390317"/>
      <w:r w:rsidR="00D260DF">
        <w:rPr>
          <w:rFonts w:ascii="Arial Narrow" w:hAnsi="Arial Narrow" w:cs="Arial"/>
        </w:rPr>
        <w:t xml:space="preserve">putnim nalozima </w:t>
      </w:r>
      <w:r w:rsidR="00DB669E">
        <w:rPr>
          <w:rFonts w:ascii="Arial Narrow" w:hAnsi="Arial Narrow" w:cs="Arial"/>
        </w:rPr>
        <w:t xml:space="preserve">na relaciji Varaždin – </w:t>
      </w:r>
      <w:r w:rsidR="00787096">
        <w:rPr>
          <w:rFonts w:ascii="Arial Narrow" w:hAnsi="Arial Narrow" w:cs="Arial"/>
        </w:rPr>
        <w:t>Split</w:t>
      </w:r>
      <w:r w:rsidR="00DB669E">
        <w:rPr>
          <w:rFonts w:ascii="Arial Narrow" w:hAnsi="Arial Narrow" w:cs="Arial"/>
        </w:rPr>
        <w:t xml:space="preserve"> – Varaždin</w:t>
      </w:r>
      <w:r w:rsidR="00A73784">
        <w:rPr>
          <w:rFonts w:ascii="Arial Narrow" w:hAnsi="Arial Narrow" w:cs="Arial"/>
        </w:rPr>
        <w:t>:</w:t>
      </w:r>
      <w:bookmarkEnd w:id="1"/>
      <w:bookmarkEnd w:id="2"/>
    </w:p>
    <w:p w14:paraId="39A8313C" w14:textId="77777777" w:rsidR="00B531BF" w:rsidRDefault="00B531BF" w:rsidP="001367ED">
      <w:pPr>
        <w:spacing w:line="288" w:lineRule="auto"/>
        <w:jc w:val="both"/>
        <w:rPr>
          <w:rFonts w:ascii="Arial Narrow" w:hAnsi="Arial Narrow" w:cs="Arial"/>
        </w:rPr>
      </w:pPr>
    </w:p>
    <w:p w14:paraId="53DEE3D1" w14:textId="77777777" w:rsidR="000F23C4" w:rsidRDefault="000F23C4" w:rsidP="001367ED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1.</w:t>
      </w:r>
      <w:r w:rsidR="00D260DF">
        <w:rPr>
          <w:rFonts w:ascii="Arial Narrow" w:hAnsi="Arial Narrow" w:cs="Arial"/>
        </w:rPr>
        <w:t xml:space="preserve"> </w:t>
      </w:r>
      <w:r w:rsidR="00D260DF" w:rsidRPr="00827AD3">
        <w:rPr>
          <w:rFonts w:ascii="Arial Narrow" w:hAnsi="Arial Narrow" w:cs="Arial"/>
          <w:u w:val="single"/>
        </w:rPr>
        <w:t>za dan 18.07.2018</w:t>
      </w:r>
      <w:r w:rsidR="00D260DF">
        <w:rPr>
          <w:rFonts w:ascii="Arial Narrow" w:hAnsi="Arial Narrow" w:cs="Arial"/>
        </w:rPr>
        <w:t xml:space="preserve">.: razgled nekretnine </w:t>
      </w:r>
      <w:r w:rsidR="00F50C19">
        <w:rPr>
          <w:rFonts w:ascii="Arial Narrow" w:hAnsi="Arial Narrow" w:cs="Arial"/>
        </w:rPr>
        <w:t>sa zainteresiranim osobama za kupnju i</w:t>
      </w:r>
      <w:r w:rsidR="00D260DF">
        <w:rPr>
          <w:rFonts w:ascii="Arial Narrow" w:hAnsi="Arial Narrow" w:cs="Arial"/>
        </w:rPr>
        <w:t xml:space="preserve"> sastanak </w:t>
      </w:r>
      <w:r w:rsidR="00F50C19">
        <w:rPr>
          <w:rFonts w:ascii="Arial Narrow" w:hAnsi="Arial Narrow" w:cs="Arial"/>
        </w:rPr>
        <w:t xml:space="preserve">u nekretnini (hali) </w:t>
      </w:r>
      <w:r>
        <w:rPr>
          <w:rFonts w:ascii="Arial Narrow" w:hAnsi="Arial Narrow" w:cs="Arial"/>
        </w:rPr>
        <w:t xml:space="preserve"> </w:t>
      </w:r>
    </w:p>
    <w:p w14:paraId="316B2554" w14:textId="2B52FF3D" w:rsidR="000F23C4" w:rsidRDefault="000F23C4" w:rsidP="001367ED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</w:t>
      </w:r>
      <w:r w:rsidR="00F50C19">
        <w:rPr>
          <w:rFonts w:ascii="Arial Narrow" w:hAnsi="Arial Narrow" w:cs="Arial"/>
        </w:rPr>
        <w:t xml:space="preserve">Gornji Muć sa zakupnikom Novo </w:t>
      </w:r>
      <w:proofErr w:type="spellStart"/>
      <w:r w:rsidR="00F50C19">
        <w:rPr>
          <w:rFonts w:ascii="Arial Narrow" w:hAnsi="Arial Narrow" w:cs="Arial"/>
        </w:rPr>
        <w:t>Novente</w:t>
      </w:r>
      <w:proofErr w:type="spellEnd"/>
      <w:r w:rsidR="00F50C19">
        <w:rPr>
          <w:rFonts w:ascii="Arial Narrow" w:hAnsi="Arial Narrow" w:cs="Arial"/>
        </w:rPr>
        <w:t xml:space="preserve"> d.o.o.</w:t>
      </w:r>
      <w:r>
        <w:rPr>
          <w:rFonts w:ascii="Arial Narrow" w:hAnsi="Arial Narrow" w:cs="Arial"/>
        </w:rPr>
        <w:t xml:space="preserve"> u iznosu od</w:t>
      </w:r>
      <w:r w:rsidR="00F50C19">
        <w:rPr>
          <w:rFonts w:ascii="Arial Narrow" w:hAnsi="Arial Narrow" w:cs="Arial"/>
        </w:rPr>
        <w:t xml:space="preserve"> 2.327,80 kn</w:t>
      </w:r>
      <w:r>
        <w:rPr>
          <w:rFonts w:ascii="Arial Narrow" w:hAnsi="Arial Narrow" w:cs="Arial"/>
        </w:rPr>
        <w:t>:</w:t>
      </w:r>
    </w:p>
    <w:p w14:paraId="2569C455" w14:textId="77777777" w:rsidR="000F23C4" w:rsidRDefault="000F23C4" w:rsidP="001367ED">
      <w:pPr>
        <w:spacing w:line="288" w:lineRule="auto"/>
        <w:jc w:val="both"/>
        <w:rPr>
          <w:rFonts w:ascii="Arial Narrow" w:hAnsi="Arial Narrow" w:cs="Arial"/>
        </w:rPr>
      </w:pPr>
      <w:bookmarkStart w:id="3" w:name="_Hlk104390593"/>
      <w:r>
        <w:rPr>
          <w:rFonts w:ascii="Arial Narrow" w:hAnsi="Arial Narrow" w:cs="Arial"/>
        </w:rPr>
        <w:t xml:space="preserve">   - </w:t>
      </w:r>
      <w:r w:rsidR="00F50C19">
        <w:rPr>
          <w:rFonts w:ascii="Arial Narrow" w:hAnsi="Arial Narrow" w:cs="Arial"/>
        </w:rPr>
        <w:t>492 km x 2 = 984 km x 2,00 kn = 1.968,00 kn</w:t>
      </w:r>
    </w:p>
    <w:p w14:paraId="3ECE7FB2" w14:textId="0475AE88" w:rsidR="001304DC" w:rsidRDefault="000F23C4" w:rsidP="001367ED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-</w:t>
      </w:r>
      <w:r w:rsidR="00F50C19">
        <w:rPr>
          <w:rFonts w:ascii="Arial Narrow" w:hAnsi="Arial Narrow" w:cs="Arial"/>
        </w:rPr>
        <w:t xml:space="preserve"> cestarina: 2 x 23,40 kn </w:t>
      </w:r>
      <w:r>
        <w:rPr>
          <w:rFonts w:ascii="Arial Narrow" w:hAnsi="Arial Narrow" w:cs="Arial"/>
        </w:rPr>
        <w:t xml:space="preserve"> (</w:t>
      </w:r>
      <w:proofErr w:type="spellStart"/>
      <w:r w:rsidR="00F50C19">
        <w:rPr>
          <w:rFonts w:ascii="Arial Narrow" w:hAnsi="Arial Narrow" w:cs="Arial"/>
        </w:rPr>
        <w:t>Vž</w:t>
      </w:r>
      <w:proofErr w:type="spellEnd"/>
      <w:r w:rsidR="00F50C19">
        <w:rPr>
          <w:rFonts w:ascii="Arial Narrow" w:hAnsi="Arial Narrow" w:cs="Arial"/>
        </w:rPr>
        <w:t>-Zg/Zg-</w:t>
      </w:r>
      <w:proofErr w:type="spellStart"/>
      <w:r w:rsidR="00F50C19"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</w:t>
      </w:r>
      <w:r w:rsidR="00F50C19">
        <w:rPr>
          <w:rFonts w:ascii="Arial Narrow" w:hAnsi="Arial Narrow" w:cs="Arial"/>
        </w:rPr>
        <w:t xml:space="preserve"> i 2 x 156,20 kn</w:t>
      </w:r>
      <w:r>
        <w:rPr>
          <w:rFonts w:ascii="Arial Narrow" w:hAnsi="Arial Narrow" w:cs="Arial"/>
        </w:rPr>
        <w:t xml:space="preserve"> (</w:t>
      </w:r>
      <w:r w:rsidR="00F50C19">
        <w:rPr>
          <w:rFonts w:ascii="Arial Narrow" w:hAnsi="Arial Narrow" w:cs="Arial"/>
        </w:rPr>
        <w:t>Zg-St/St-Zg</w:t>
      </w:r>
      <w:r>
        <w:rPr>
          <w:rFonts w:ascii="Arial Narrow" w:hAnsi="Arial Narrow" w:cs="Arial"/>
        </w:rPr>
        <w:t>)</w:t>
      </w:r>
      <w:r w:rsidR="00F50C19">
        <w:rPr>
          <w:rFonts w:ascii="Arial Narrow" w:hAnsi="Arial Narrow" w:cs="Arial"/>
        </w:rPr>
        <w:t xml:space="preserve"> = </w:t>
      </w:r>
      <w:r>
        <w:rPr>
          <w:rFonts w:ascii="Arial Narrow" w:hAnsi="Arial Narrow" w:cs="Arial"/>
        </w:rPr>
        <w:t>359,80 kn</w:t>
      </w:r>
      <w:r w:rsidR="00A15EC8">
        <w:rPr>
          <w:rFonts w:ascii="Arial Narrow" w:hAnsi="Arial Narrow" w:cs="Arial"/>
        </w:rPr>
        <w:t>;</w:t>
      </w:r>
    </w:p>
    <w:p w14:paraId="31B541D1" w14:textId="77777777" w:rsidR="00B531BF" w:rsidRDefault="00B531BF" w:rsidP="001367ED">
      <w:pPr>
        <w:spacing w:line="288" w:lineRule="auto"/>
        <w:jc w:val="both"/>
        <w:rPr>
          <w:rFonts w:ascii="Arial Narrow" w:hAnsi="Arial Narrow" w:cs="Arial"/>
        </w:rPr>
      </w:pPr>
    </w:p>
    <w:bookmarkEnd w:id="3"/>
    <w:p w14:paraId="674021E7" w14:textId="6FEF8D4E" w:rsidR="00A15EC8" w:rsidRDefault="00B531BF" w:rsidP="00A15EC8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2</w:t>
      </w:r>
      <w:r w:rsidR="00A15EC8">
        <w:rPr>
          <w:rFonts w:ascii="Arial Narrow" w:hAnsi="Arial Narrow" w:cs="Arial"/>
        </w:rPr>
        <w:t xml:space="preserve">. </w:t>
      </w:r>
      <w:r w:rsidR="00A15EC8" w:rsidRPr="00827AD3">
        <w:rPr>
          <w:rFonts w:ascii="Arial Narrow" w:hAnsi="Arial Narrow" w:cs="Arial"/>
          <w:u w:val="single"/>
        </w:rPr>
        <w:t>za dan 14.04.2021</w:t>
      </w:r>
      <w:r w:rsidR="00A15EC8">
        <w:rPr>
          <w:rFonts w:ascii="Arial Narrow" w:hAnsi="Arial Narrow" w:cs="Arial"/>
        </w:rPr>
        <w:t>.: sudjelovanje na II</w:t>
      </w:r>
      <w:r w:rsidR="00781E7F">
        <w:rPr>
          <w:rFonts w:ascii="Arial Narrow" w:hAnsi="Arial Narrow" w:cs="Arial"/>
        </w:rPr>
        <w:t>.</w:t>
      </w:r>
      <w:r w:rsidR="00A15EC8">
        <w:rPr>
          <w:rFonts w:ascii="Arial Narrow" w:hAnsi="Arial Narrow" w:cs="Arial"/>
        </w:rPr>
        <w:t xml:space="preserve"> sudskoj dražbi za prodaju nekretnine u ovršnom postupku Ovr-2436/2020 </w:t>
      </w:r>
    </w:p>
    <w:p w14:paraId="5F6D35BB" w14:textId="62CD7379" w:rsidR="00A15EC8" w:rsidRDefault="00A15EC8" w:rsidP="00A15EC8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(ranije: Ovr-773/13) pred Općinskim sudom u Splitu</w:t>
      </w:r>
      <w:r w:rsidR="002D6CDC">
        <w:rPr>
          <w:rFonts w:ascii="Arial Narrow" w:hAnsi="Arial Narrow" w:cs="Arial"/>
        </w:rPr>
        <w:t xml:space="preserve"> u iznosu od 2.386,00 kn:</w:t>
      </w:r>
    </w:p>
    <w:p w14:paraId="782D7FCD" w14:textId="13837904" w:rsidR="002D6CDC" w:rsidRDefault="002D6CDC" w:rsidP="002D6CDC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- 492 km x 2 = 984 km x 2,00 kn = 1.968,00 kn</w:t>
      </w:r>
    </w:p>
    <w:p w14:paraId="7ED3CFFB" w14:textId="0E596752" w:rsidR="002D6CDC" w:rsidRDefault="002D6CDC" w:rsidP="000D7102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- cestarina: 2 x 28,00 kn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181,00 kn (Zg-St/St-Zg) = 418,00 kn</w:t>
      </w:r>
      <w:r w:rsidR="00827AD3">
        <w:rPr>
          <w:rFonts w:ascii="Arial Narrow" w:hAnsi="Arial Narrow" w:cs="Arial"/>
        </w:rPr>
        <w:t xml:space="preserve"> i </w:t>
      </w:r>
      <w:r w:rsidR="000D7102">
        <w:rPr>
          <w:rFonts w:ascii="Arial Narrow" w:hAnsi="Arial Narrow" w:cs="Arial"/>
        </w:rPr>
        <w:t>dnevnica</w:t>
      </w:r>
      <w:r w:rsidR="00827AD3">
        <w:rPr>
          <w:rFonts w:ascii="Arial Narrow" w:hAnsi="Arial Narrow" w:cs="Arial"/>
        </w:rPr>
        <w:t xml:space="preserve"> =</w:t>
      </w:r>
      <w:r w:rsidR="000D7102">
        <w:rPr>
          <w:rFonts w:ascii="Arial Narrow" w:hAnsi="Arial Narrow" w:cs="Arial"/>
        </w:rPr>
        <w:t xml:space="preserve"> 200,00 kn</w:t>
      </w:r>
      <w:r>
        <w:rPr>
          <w:rFonts w:ascii="Arial Narrow" w:hAnsi="Arial Narrow" w:cs="Arial"/>
        </w:rPr>
        <w:t>;</w:t>
      </w:r>
    </w:p>
    <w:p w14:paraId="16DD6BF0" w14:textId="77777777" w:rsidR="00B531BF" w:rsidRDefault="00B531BF" w:rsidP="000D7102">
      <w:pPr>
        <w:spacing w:line="288" w:lineRule="auto"/>
        <w:jc w:val="both"/>
        <w:rPr>
          <w:rFonts w:ascii="Arial Narrow" w:hAnsi="Arial Narrow" w:cs="Arial"/>
        </w:rPr>
      </w:pPr>
    </w:p>
    <w:p w14:paraId="0E2F181D" w14:textId="01B19390" w:rsidR="002D6CDC" w:rsidRDefault="00B531BF" w:rsidP="002D6CDC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3</w:t>
      </w:r>
      <w:r w:rsidR="002D6CDC">
        <w:rPr>
          <w:rFonts w:ascii="Arial Narrow" w:hAnsi="Arial Narrow" w:cs="Arial"/>
        </w:rPr>
        <w:t xml:space="preserve">. </w:t>
      </w:r>
      <w:r w:rsidR="002D6CDC" w:rsidRPr="00827AD3">
        <w:rPr>
          <w:rFonts w:ascii="Arial Narrow" w:hAnsi="Arial Narrow" w:cs="Arial"/>
          <w:u w:val="single"/>
        </w:rPr>
        <w:t>za dan 29.07.2021</w:t>
      </w:r>
      <w:r w:rsidR="002D6CDC">
        <w:rPr>
          <w:rFonts w:ascii="Arial Narrow" w:hAnsi="Arial Narrow" w:cs="Arial"/>
        </w:rPr>
        <w:t>.: primopredaja nekretnine kupcu u iznosu od 2.199,00 kn:</w:t>
      </w:r>
    </w:p>
    <w:p w14:paraId="6091E609" w14:textId="77777777" w:rsidR="002D6CDC" w:rsidRDefault="002D6CDC" w:rsidP="002D6CDC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- 492 km x 2 = 984 km x 2,00 kn = 1.968,00 kn</w:t>
      </w:r>
    </w:p>
    <w:p w14:paraId="6C63B030" w14:textId="77777777" w:rsidR="00827AD3" w:rsidRDefault="002D6CDC" w:rsidP="002D6CDC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- cestarina: 1 x 28,00 kn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-Zg), 1 x 181,00 kn (Zg-St), 1 x 22,00 kn (</w:t>
      </w:r>
      <w:proofErr w:type="spellStart"/>
      <w:r>
        <w:rPr>
          <w:rFonts w:ascii="Arial Narrow" w:hAnsi="Arial Narrow" w:cs="Arial"/>
        </w:rPr>
        <w:t>Vučenica</w:t>
      </w:r>
      <w:proofErr w:type="spellEnd"/>
      <w:r>
        <w:rPr>
          <w:rFonts w:ascii="Arial Narrow" w:hAnsi="Arial Narrow" w:cs="Arial"/>
        </w:rPr>
        <w:t xml:space="preserve">/Šibenik) = </w:t>
      </w:r>
      <w:r w:rsidR="00781E7F">
        <w:rPr>
          <w:rFonts w:ascii="Arial Narrow" w:hAnsi="Arial Narrow" w:cs="Arial"/>
        </w:rPr>
        <w:t>231,00</w:t>
      </w:r>
      <w:r>
        <w:rPr>
          <w:rFonts w:ascii="Arial Narrow" w:hAnsi="Arial Narrow" w:cs="Arial"/>
        </w:rPr>
        <w:t xml:space="preserve"> kn</w:t>
      </w:r>
      <w:r w:rsidR="00827AD3">
        <w:rPr>
          <w:rFonts w:ascii="Arial Narrow" w:hAnsi="Arial Narrow" w:cs="Arial"/>
        </w:rPr>
        <w:t xml:space="preserve"> i </w:t>
      </w:r>
      <w:r w:rsidR="000D7102">
        <w:rPr>
          <w:rFonts w:ascii="Arial Narrow" w:hAnsi="Arial Narrow" w:cs="Arial"/>
        </w:rPr>
        <w:t>dnevnica</w:t>
      </w:r>
      <w:r w:rsidR="00827AD3">
        <w:rPr>
          <w:rFonts w:ascii="Arial Narrow" w:hAnsi="Arial Narrow" w:cs="Arial"/>
        </w:rPr>
        <w:t>=</w:t>
      </w:r>
    </w:p>
    <w:p w14:paraId="0BBF4EB1" w14:textId="4740BD57" w:rsidR="002D6CDC" w:rsidRDefault="00827AD3" w:rsidP="002D6CDC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</w:t>
      </w:r>
      <w:r w:rsidR="000D7102">
        <w:rPr>
          <w:rFonts w:ascii="Arial Narrow" w:hAnsi="Arial Narrow" w:cs="Arial"/>
        </w:rPr>
        <w:t xml:space="preserve"> 200,00 kn</w:t>
      </w:r>
      <w:r w:rsidR="002D6CDC">
        <w:rPr>
          <w:rFonts w:ascii="Arial Narrow" w:hAnsi="Arial Narrow" w:cs="Arial"/>
        </w:rPr>
        <w:t>.</w:t>
      </w:r>
    </w:p>
    <w:p w14:paraId="5F078D6E" w14:textId="77777777" w:rsidR="00781E7F" w:rsidRDefault="00781E7F" w:rsidP="001367ED">
      <w:pPr>
        <w:spacing w:line="288" w:lineRule="auto"/>
        <w:jc w:val="both"/>
        <w:rPr>
          <w:rFonts w:ascii="Arial Narrow" w:hAnsi="Arial Narrow" w:cs="Arial"/>
        </w:rPr>
      </w:pPr>
    </w:p>
    <w:p w14:paraId="1FE57FB7" w14:textId="5A24B20E" w:rsidR="002D4D0A" w:rsidRPr="00C31D2A" w:rsidRDefault="00EB73A6" w:rsidP="001367ED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c/</w:t>
      </w:r>
      <w:r w:rsidR="006A33E0">
        <w:rPr>
          <w:rFonts w:ascii="Arial Narrow" w:hAnsi="Arial Narrow" w:cs="Arial"/>
        </w:rPr>
        <w:t xml:space="preserve"> </w:t>
      </w:r>
      <w:r w:rsidR="006A33E0" w:rsidRPr="001304DC">
        <w:rPr>
          <w:rFonts w:ascii="Arial Narrow" w:hAnsi="Arial Narrow" w:cs="Arial"/>
          <w:u w:val="single"/>
        </w:rPr>
        <w:t>nagrada</w:t>
      </w:r>
      <w:r w:rsidR="006A33E0">
        <w:rPr>
          <w:rFonts w:ascii="Arial Narrow" w:hAnsi="Arial Narrow" w:cs="Arial"/>
        </w:rPr>
        <w:t xml:space="preserve"> stečajnog upravitelja </w:t>
      </w:r>
      <w:r w:rsidR="002D4D0A">
        <w:rPr>
          <w:rFonts w:ascii="Arial Narrow" w:hAnsi="Arial Narrow" w:cs="Arial"/>
        </w:rPr>
        <w:t xml:space="preserve">obračunata </w:t>
      </w:r>
      <w:r w:rsidR="006A33E0">
        <w:rPr>
          <w:rFonts w:ascii="Arial Narrow" w:hAnsi="Arial Narrow" w:cs="Arial"/>
        </w:rPr>
        <w:t>prema čl.5. i 7. Uredbe</w:t>
      </w:r>
      <w:r w:rsidR="002D4D0A">
        <w:rPr>
          <w:rFonts w:ascii="Arial Narrow" w:hAnsi="Arial Narrow" w:cs="Arial"/>
        </w:rPr>
        <w:t xml:space="preserve"> </w:t>
      </w:r>
      <w:r w:rsidR="002D4D0A" w:rsidRPr="00761650">
        <w:rPr>
          <w:rFonts w:ascii="Arial Narrow" w:hAnsi="Arial Narrow" w:cs="Arial"/>
        </w:rPr>
        <w:t>o kriterijima i načinu obračuna i plaćanja nagrade stečajnim upraviteljima (NN</w:t>
      </w:r>
      <w:r w:rsidR="001C1852">
        <w:rPr>
          <w:rFonts w:ascii="Arial Narrow" w:hAnsi="Arial Narrow" w:cs="Arial"/>
        </w:rPr>
        <w:t>.105</w:t>
      </w:r>
      <w:r w:rsidR="002D4D0A" w:rsidRPr="00761650">
        <w:rPr>
          <w:rFonts w:ascii="Arial Narrow" w:hAnsi="Arial Narrow" w:cs="Arial"/>
        </w:rPr>
        <w:t>/2015, dalje: Uredba)</w:t>
      </w:r>
      <w:r w:rsidR="002D4D0A">
        <w:rPr>
          <w:rFonts w:ascii="Arial Narrow" w:hAnsi="Arial Narrow" w:cs="Arial"/>
        </w:rPr>
        <w:t xml:space="preserve"> </w:t>
      </w:r>
      <w:r w:rsidR="00A9781C">
        <w:rPr>
          <w:rFonts w:ascii="Arial Narrow" w:hAnsi="Arial Narrow" w:cs="Arial"/>
        </w:rPr>
        <w:t xml:space="preserve">u iznosu </w:t>
      </w:r>
      <w:r w:rsidR="003B2B2E">
        <w:rPr>
          <w:rFonts w:ascii="Arial Narrow" w:hAnsi="Arial Narrow" w:cs="Arial"/>
        </w:rPr>
        <w:t xml:space="preserve">od </w:t>
      </w:r>
      <w:r w:rsidR="003B2B2E" w:rsidRPr="001D5E65">
        <w:rPr>
          <w:rFonts w:ascii="Arial Narrow" w:hAnsi="Arial Narrow" w:cs="Arial"/>
          <w:u w:val="single"/>
        </w:rPr>
        <w:t>12</w:t>
      </w:r>
      <w:r w:rsidR="00B82DCF" w:rsidRPr="001D5E65">
        <w:rPr>
          <w:rFonts w:ascii="Arial Narrow" w:hAnsi="Arial Narrow" w:cs="Arial"/>
          <w:u w:val="single"/>
        </w:rPr>
        <w:t xml:space="preserve">4.673,10 </w:t>
      </w:r>
      <w:r w:rsidR="006A33E0" w:rsidRPr="001D5E65">
        <w:rPr>
          <w:rFonts w:ascii="Arial Narrow" w:hAnsi="Arial Narrow" w:cs="Arial"/>
          <w:u w:val="single"/>
        </w:rPr>
        <w:t>kn</w:t>
      </w:r>
      <w:r w:rsidR="00A9781C" w:rsidRPr="001D5E65">
        <w:rPr>
          <w:rFonts w:ascii="Arial Narrow" w:hAnsi="Arial Narrow" w:cs="Arial"/>
          <w:u w:val="single"/>
        </w:rPr>
        <w:t xml:space="preserve"> bruto</w:t>
      </w:r>
      <w:r w:rsidR="003B2B2E">
        <w:rPr>
          <w:rFonts w:ascii="Arial Narrow" w:hAnsi="Arial Narrow" w:cs="Arial"/>
        </w:rPr>
        <w:t xml:space="preserve"> kao pripadajući dio ukupne nagrade koji tereti predmetnu nekretninu</w:t>
      </w:r>
      <w:r w:rsidR="002D4D0A" w:rsidRPr="00C31D2A">
        <w:rPr>
          <w:rFonts w:ascii="Arial Narrow" w:hAnsi="Arial Narrow" w:cs="Arial"/>
        </w:rPr>
        <w:t xml:space="preserve">, </w:t>
      </w:r>
      <w:r w:rsidR="003B2B2E">
        <w:rPr>
          <w:rFonts w:ascii="Arial Narrow" w:hAnsi="Arial Narrow" w:cs="Arial"/>
        </w:rPr>
        <w:t xml:space="preserve">a prema prikazu </w:t>
      </w:r>
      <w:r w:rsidR="002D4D0A" w:rsidRPr="00C31D2A">
        <w:rPr>
          <w:rFonts w:ascii="Arial Narrow" w:hAnsi="Arial Narrow" w:cs="Arial"/>
        </w:rPr>
        <w:t xml:space="preserve">u Tabeli </w:t>
      </w:r>
      <w:r w:rsidR="00C31D2A" w:rsidRPr="00C31D2A">
        <w:rPr>
          <w:rFonts w:ascii="Arial Narrow" w:hAnsi="Arial Narrow" w:cs="Arial"/>
        </w:rPr>
        <w:t>2</w:t>
      </w:r>
      <w:r w:rsidR="002D4D0A" w:rsidRPr="00C31D2A">
        <w:rPr>
          <w:rFonts w:ascii="Arial Narrow" w:hAnsi="Arial Narrow" w:cs="Arial"/>
        </w:rPr>
        <w:t>.</w:t>
      </w:r>
    </w:p>
    <w:p w14:paraId="1255866F" w14:textId="27298C58" w:rsidR="006A33E0" w:rsidRDefault="006A33E0" w:rsidP="001367ED">
      <w:pPr>
        <w:spacing w:line="288" w:lineRule="auto"/>
        <w:jc w:val="both"/>
        <w:rPr>
          <w:rFonts w:ascii="Arial Narrow" w:hAnsi="Arial Narrow" w:cs="Arial"/>
        </w:rPr>
      </w:pPr>
    </w:p>
    <w:p w14:paraId="5172A2CE" w14:textId="3CB5D7EE" w:rsidR="002D4D0A" w:rsidRPr="00EA457A" w:rsidRDefault="002D4D0A" w:rsidP="002D4D0A">
      <w:pPr>
        <w:spacing w:line="288" w:lineRule="auto"/>
        <w:jc w:val="both"/>
        <w:rPr>
          <w:rFonts w:ascii="Arial Narrow" w:hAnsi="Arial Narrow" w:cs="Tahoma"/>
          <w:sz w:val="22"/>
          <w:szCs w:val="22"/>
          <w:lang w:eastAsia="en-US"/>
        </w:rPr>
      </w:pPr>
      <w:r w:rsidRPr="00EA457A">
        <w:rPr>
          <w:rFonts w:ascii="Arial Narrow" w:hAnsi="Arial Narrow" w:cs="Tahoma"/>
          <w:sz w:val="22"/>
          <w:szCs w:val="22"/>
          <w:lang w:eastAsia="en-US"/>
        </w:rPr>
        <w:t xml:space="preserve">Tabela </w:t>
      </w:r>
      <w:r w:rsidR="00C31D2A">
        <w:rPr>
          <w:rFonts w:ascii="Arial Narrow" w:hAnsi="Arial Narrow" w:cs="Tahoma"/>
          <w:sz w:val="22"/>
          <w:szCs w:val="22"/>
          <w:lang w:eastAsia="en-US"/>
        </w:rPr>
        <w:t>2</w:t>
      </w:r>
      <w:r w:rsidRPr="00EA457A">
        <w:rPr>
          <w:rFonts w:ascii="Arial Narrow" w:hAnsi="Arial Narrow" w:cs="Tahoma"/>
          <w:sz w:val="22"/>
          <w:szCs w:val="22"/>
          <w:lang w:eastAsia="en-US"/>
        </w:rPr>
        <w:t>.</w:t>
      </w:r>
      <w:r>
        <w:rPr>
          <w:rFonts w:ascii="Arial Narrow" w:hAnsi="Arial Narrow" w:cs="Tahoma"/>
          <w:sz w:val="22"/>
          <w:szCs w:val="22"/>
          <w:lang w:eastAsia="en-US"/>
        </w:rPr>
        <w:t xml:space="preserve">  Nagrada stečajnog upravitelja</w:t>
      </w:r>
    </w:p>
    <w:tbl>
      <w:tblPr>
        <w:tblW w:w="76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660"/>
        <w:gridCol w:w="1660"/>
        <w:gridCol w:w="1420"/>
        <w:gridCol w:w="820"/>
        <w:gridCol w:w="1619"/>
      </w:tblGrid>
      <w:tr w:rsidR="00036E6F" w:rsidRPr="00EA457A" w14:paraId="38BBD271" w14:textId="77777777" w:rsidTr="00036E6F">
        <w:trPr>
          <w:trHeight w:val="330"/>
        </w:trPr>
        <w:tc>
          <w:tcPr>
            <w:tcW w:w="520" w:type="dxa"/>
            <w:shd w:val="clear" w:color="auto" w:fill="D9D9D9" w:themeFill="background1" w:themeFillShade="D9"/>
            <w:noWrap/>
            <w:vAlign w:val="bottom"/>
            <w:hideMark/>
          </w:tcPr>
          <w:p w14:paraId="35DC8EEE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RB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3E9FC12C" w14:textId="1755EB2C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11C296D8" w14:textId="595791CD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do</w:t>
            </w:r>
          </w:p>
        </w:tc>
        <w:tc>
          <w:tcPr>
            <w:tcW w:w="1420" w:type="dxa"/>
            <w:shd w:val="clear" w:color="auto" w:fill="D9D9D9" w:themeFill="background1" w:themeFillShade="D9"/>
            <w:noWrap/>
            <w:vAlign w:val="bottom"/>
            <w:hideMark/>
          </w:tcPr>
          <w:p w14:paraId="7121987C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razlika</w:t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30E3B9D8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%</w:t>
            </w:r>
          </w:p>
        </w:tc>
        <w:tc>
          <w:tcPr>
            <w:tcW w:w="1619" w:type="dxa"/>
            <w:shd w:val="clear" w:color="auto" w:fill="D9D9D9" w:themeFill="background1" w:themeFillShade="D9"/>
            <w:noWrap/>
            <w:vAlign w:val="bottom"/>
            <w:hideMark/>
          </w:tcPr>
          <w:p w14:paraId="2B5D636B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IZNOS</w:t>
            </w:r>
          </w:p>
        </w:tc>
      </w:tr>
      <w:tr w:rsidR="00036E6F" w:rsidRPr="00EA457A" w14:paraId="218BCDE7" w14:textId="77777777" w:rsidTr="00036E6F">
        <w:trPr>
          <w:trHeight w:val="315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18851956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6D06487C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2517AB7E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81AD0BA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100.000,00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7C61BC7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16%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14:paraId="66248193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16.000,00</w:t>
            </w:r>
          </w:p>
        </w:tc>
      </w:tr>
      <w:tr w:rsidR="00036E6F" w:rsidRPr="00EA457A" w14:paraId="78D75529" w14:textId="77777777" w:rsidTr="00036E6F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0B66E72B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10EFDD31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D05656F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300.000,00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33113BDA" w14:textId="637EA508" w:rsidR="00036E6F" w:rsidRPr="00EA457A" w:rsidRDefault="00501B3E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</w:t>
            </w:r>
            <w:r w:rsidR="00036E6F"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000</w:t>
            </w:r>
            <w:r w:rsidR="00036E6F"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,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3731DC95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12%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14:paraId="0EE8176C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24.000,00</w:t>
            </w:r>
          </w:p>
        </w:tc>
      </w:tr>
      <w:tr w:rsidR="00036E6F" w:rsidRPr="00EA457A" w14:paraId="14D01DBF" w14:textId="77777777" w:rsidTr="00036E6F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77EAF84F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47EA8F91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300.000,01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0C92868B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500.000,00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C40464E" w14:textId="42BD6FA5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,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8D606EF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10%</w:t>
            </w:r>
          </w:p>
        </w:tc>
        <w:tc>
          <w:tcPr>
            <w:tcW w:w="1619" w:type="dxa"/>
            <w:shd w:val="clear" w:color="auto" w:fill="auto"/>
            <w:noWrap/>
            <w:vAlign w:val="bottom"/>
            <w:hideMark/>
          </w:tcPr>
          <w:p w14:paraId="45D4EE8B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20.000,00</w:t>
            </w:r>
          </w:p>
        </w:tc>
      </w:tr>
      <w:tr w:rsidR="00036E6F" w:rsidRPr="00EA457A" w14:paraId="4F91304D" w14:textId="77777777" w:rsidTr="00036E6F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  <w:hideMark/>
          </w:tcPr>
          <w:p w14:paraId="0F11D44C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3478F70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500.000,01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5B568A70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1.000.000,00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2209C0DB" w14:textId="3054923F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500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000,00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B38670D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8%</w:t>
            </w:r>
          </w:p>
        </w:tc>
        <w:tc>
          <w:tcPr>
            <w:tcW w:w="1619" w:type="dxa"/>
            <w:shd w:val="clear" w:color="auto" w:fill="auto"/>
            <w:noWrap/>
            <w:vAlign w:val="bottom"/>
          </w:tcPr>
          <w:p w14:paraId="6DD6413A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40.000,00</w:t>
            </w:r>
          </w:p>
        </w:tc>
      </w:tr>
      <w:tr w:rsidR="00036E6F" w:rsidRPr="00EA457A" w14:paraId="7CB6AC50" w14:textId="77777777" w:rsidTr="00036E6F">
        <w:trPr>
          <w:trHeight w:val="300"/>
        </w:trPr>
        <w:tc>
          <w:tcPr>
            <w:tcW w:w="520" w:type="dxa"/>
            <w:shd w:val="clear" w:color="auto" w:fill="auto"/>
            <w:noWrap/>
            <w:vAlign w:val="bottom"/>
          </w:tcPr>
          <w:p w14:paraId="0FF6D8E9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14:paraId="7BE58BC0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1.000.000,01</w:t>
            </w:r>
          </w:p>
        </w:tc>
        <w:tc>
          <w:tcPr>
            <w:tcW w:w="1660" w:type="dxa"/>
            <w:shd w:val="clear" w:color="auto" w:fill="auto"/>
            <w:noWrap/>
            <w:vAlign w:val="bottom"/>
          </w:tcPr>
          <w:p w14:paraId="302F2C74" w14:textId="7732B1A4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2</w:t>
            </w: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.</w:t>
            </w: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7</w:t>
            </w:r>
            <w:r w:rsidR="00B82DCF">
              <w:rPr>
                <w:rFonts w:ascii="Arial Narrow" w:hAnsi="Arial Narrow" w:cs="Calibri"/>
                <w:color w:val="000000"/>
                <w:sz w:val="22"/>
                <w:szCs w:val="22"/>
              </w:rPr>
              <w:t>81.043,35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1CC9209B" w14:textId="2FFFBD2B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1.7</w:t>
            </w:r>
            <w:r w:rsidR="00B82DCF">
              <w:rPr>
                <w:rFonts w:ascii="Arial Narrow" w:hAnsi="Arial Narrow" w:cs="Calibri"/>
                <w:color w:val="000000"/>
                <w:sz w:val="22"/>
                <w:szCs w:val="22"/>
              </w:rPr>
              <w:t>81.043,34</w:t>
            </w:r>
          </w:p>
        </w:tc>
        <w:tc>
          <w:tcPr>
            <w:tcW w:w="820" w:type="dxa"/>
            <w:shd w:val="clear" w:color="auto" w:fill="auto"/>
            <w:noWrap/>
            <w:vAlign w:val="bottom"/>
          </w:tcPr>
          <w:p w14:paraId="6AF49234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7%</w:t>
            </w:r>
          </w:p>
        </w:tc>
        <w:tc>
          <w:tcPr>
            <w:tcW w:w="1619" w:type="dxa"/>
            <w:shd w:val="clear" w:color="auto" w:fill="auto"/>
            <w:noWrap/>
            <w:vAlign w:val="bottom"/>
          </w:tcPr>
          <w:p w14:paraId="4399C210" w14:textId="3AE63B70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color w:val="000000"/>
                <w:sz w:val="22"/>
                <w:szCs w:val="22"/>
              </w:rPr>
              <w:t>12</w:t>
            </w:r>
            <w:r w:rsidR="00B82DCF">
              <w:rPr>
                <w:rFonts w:ascii="Arial Narrow" w:hAnsi="Arial Narrow" w:cs="Calibri"/>
                <w:color w:val="000000"/>
                <w:sz w:val="22"/>
                <w:szCs w:val="22"/>
              </w:rPr>
              <w:t>4.673,04</w:t>
            </w:r>
          </w:p>
        </w:tc>
      </w:tr>
      <w:tr w:rsidR="00036E6F" w:rsidRPr="00EA457A" w14:paraId="5D11A670" w14:textId="77777777" w:rsidTr="00036E6F">
        <w:trPr>
          <w:trHeight w:val="330"/>
        </w:trPr>
        <w:tc>
          <w:tcPr>
            <w:tcW w:w="520" w:type="dxa"/>
            <w:shd w:val="clear" w:color="auto" w:fill="D9D9D9" w:themeFill="background1" w:themeFillShade="D9"/>
            <w:noWrap/>
            <w:vAlign w:val="bottom"/>
            <w:hideMark/>
          </w:tcPr>
          <w:p w14:paraId="06FD645D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145E8FC6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shd w:val="clear" w:color="auto" w:fill="D9D9D9" w:themeFill="background1" w:themeFillShade="D9"/>
            <w:noWrap/>
            <w:vAlign w:val="bottom"/>
            <w:hideMark/>
          </w:tcPr>
          <w:p w14:paraId="0ABE515C" w14:textId="77777777" w:rsidR="00036E6F" w:rsidRPr="00EA457A" w:rsidRDefault="00036E6F" w:rsidP="00E35E9F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w="1420" w:type="dxa"/>
            <w:shd w:val="clear" w:color="auto" w:fill="D9D9D9" w:themeFill="background1" w:themeFillShade="D9"/>
            <w:noWrap/>
            <w:vAlign w:val="bottom"/>
          </w:tcPr>
          <w:p w14:paraId="4243F344" w14:textId="73AA2FED" w:rsidR="00036E6F" w:rsidRPr="00EA457A" w:rsidRDefault="00501B3E" w:rsidP="00E35E9F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noProof/>
                <w:color w:val="000000"/>
                <w:sz w:val="22"/>
                <w:szCs w:val="22"/>
              </w:rPr>
              <w:t>2.7</w:t>
            </w:r>
            <w:r w:rsidR="00B82DCF">
              <w:rPr>
                <w:rFonts w:ascii="Arial Narrow" w:hAnsi="Arial Narrow" w:cs="Calibri"/>
                <w:b/>
                <w:bCs/>
                <w:noProof/>
                <w:color w:val="000000"/>
                <w:sz w:val="22"/>
                <w:szCs w:val="22"/>
              </w:rPr>
              <w:t>81.043,35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820" w:type="dxa"/>
            <w:shd w:val="clear" w:color="auto" w:fill="D9D9D9" w:themeFill="background1" w:themeFillShade="D9"/>
            <w:noWrap/>
            <w:vAlign w:val="bottom"/>
            <w:hideMark/>
          </w:tcPr>
          <w:p w14:paraId="43D83E10" w14:textId="77777777" w:rsidR="00036E6F" w:rsidRPr="00EA457A" w:rsidRDefault="00036E6F" w:rsidP="00E35E9F">
            <w:pPr>
              <w:jc w:val="center"/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EA457A">
              <w:rPr>
                <w:rFonts w:ascii="Arial Narrow" w:hAnsi="Arial Narrow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9" w:type="dxa"/>
            <w:shd w:val="clear" w:color="auto" w:fill="D9D9D9" w:themeFill="background1" w:themeFillShade="D9"/>
            <w:noWrap/>
            <w:vAlign w:val="bottom"/>
            <w:hideMark/>
          </w:tcPr>
          <w:p w14:paraId="59D1B4CB" w14:textId="0A361D3F" w:rsidR="00036E6F" w:rsidRPr="00EA457A" w:rsidRDefault="00036E6F" w:rsidP="00E35E9F">
            <w:pPr>
              <w:jc w:val="right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Calibri"/>
                <w:b/>
                <w:bCs/>
                <w:noProof/>
                <w:color w:val="000000"/>
                <w:sz w:val="22"/>
                <w:szCs w:val="22"/>
              </w:rPr>
              <w:t>22</w:t>
            </w:r>
            <w:r w:rsidR="00B82DCF">
              <w:rPr>
                <w:rFonts w:ascii="Arial Narrow" w:hAnsi="Arial Narrow" w:cs="Calibri"/>
                <w:b/>
                <w:bCs/>
                <w:noProof/>
                <w:color w:val="000000"/>
                <w:sz w:val="22"/>
                <w:szCs w:val="22"/>
              </w:rPr>
              <w:t>4.673,04</w:t>
            </w:r>
            <w: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6C61A035" w14:textId="77777777" w:rsidR="002D4D0A" w:rsidRDefault="002D4D0A" w:rsidP="002D4D0A">
      <w:pPr>
        <w:spacing w:line="288" w:lineRule="auto"/>
        <w:jc w:val="both"/>
        <w:rPr>
          <w:rFonts w:ascii="Arial Narrow" w:hAnsi="Arial Narrow" w:cs="Arial"/>
        </w:rPr>
      </w:pPr>
    </w:p>
    <w:p w14:paraId="62BFF45F" w14:textId="10743EFB" w:rsidR="002D4D0A" w:rsidRPr="00761650" w:rsidRDefault="002D4D0A" w:rsidP="002D4D0A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Obračun nagrade temelji se na ostvarenoj unovčenoj vrijednosti </w:t>
      </w:r>
      <w:r w:rsidR="00680C0D">
        <w:rPr>
          <w:rFonts w:ascii="Arial Narrow" w:hAnsi="Arial Narrow" w:cs="Arial"/>
        </w:rPr>
        <w:t xml:space="preserve">za </w:t>
      </w:r>
      <w:r w:rsidR="00EB73A6">
        <w:rPr>
          <w:rFonts w:ascii="Arial Narrow" w:hAnsi="Arial Narrow" w:cs="Arial"/>
        </w:rPr>
        <w:t>svu dosada unovčenu stečajnu masu (</w:t>
      </w:r>
      <w:r w:rsidR="00680C0D">
        <w:rPr>
          <w:rFonts w:ascii="Arial Narrow" w:hAnsi="Arial Narrow" w:cs="Arial"/>
        </w:rPr>
        <w:t>dvije</w:t>
      </w:r>
      <w:r>
        <w:rPr>
          <w:rFonts w:ascii="Arial Narrow" w:hAnsi="Arial Narrow" w:cs="Arial"/>
        </w:rPr>
        <w:t xml:space="preserve"> nekretnine </w:t>
      </w:r>
      <w:r w:rsidR="00EB73A6">
        <w:rPr>
          <w:rFonts w:ascii="Arial Narrow" w:hAnsi="Arial Narrow" w:cs="Arial"/>
        </w:rPr>
        <w:t xml:space="preserve">– otok Čiovo i Gornji Muć </w:t>
      </w:r>
      <w:r w:rsidR="00680C0D">
        <w:rPr>
          <w:rFonts w:ascii="Arial Narrow" w:hAnsi="Arial Narrow" w:cs="Arial"/>
        </w:rPr>
        <w:t xml:space="preserve">i </w:t>
      </w:r>
      <w:r w:rsidR="00F53F63">
        <w:rPr>
          <w:rFonts w:ascii="Arial Narrow" w:hAnsi="Arial Narrow" w:cs="Arial"/>
        </w:rPr>
        <w:t xml:space="preserve">sve </w:t>
      </w:r>
      <w:r w:rsidR="00680C0D">
        <w:rPr>
          <w:rFonts w:ascii="Arial Narrow" w:hAnsi="Arial Narrow" w:cs="Arial"/>
        </w:rPr>
        <w:t>pokretnine</w:t>
      </w:r>
      <w:r w:rsidR="00F53F63">
        <w:rPr>
          <w:rFonts w:ascii="Arial Narrow" w:hAnsi="Arial Narrow" w:cs="Arial"/>
        </w:rPr>
        <w:t xml:space="preserve">) </w:t>
      </w:r>
      <w:r>
        <w:rPr>
          <w:rFonts w:ascii="Arial Narrow" w:hAnsi="Arial Narrow" w:cs="Arial"/>
        </w:rPr>
        <w:t xml:space="preserve">u ukupnom iznosu od </w:t>
      </w:r>
      <w:r w:rsidR="00680C0D">
        <w:rPr>
          <w:rFonts w:ascii="Arial Narrow" w:hAnsi="Arial Narrow" w:cs="Arial"/>
        </w:rPr>
        <w:t>2</w:t>
      </w:r>
      <w:r>
        <w:rPr>
          <w:rFonts w:ascii="Arial Narrow" w:hAnsi="Arial Narrow" w:cs="Arial"/>
        </w:rPr>
        <w:t>.</w:t>
      </w:r>
      <w:r w:rsidR="00680C0D">
        <w:rPr>
          <w:rFonts w:ascii="Arial Narrow" w:hAnsi="Arial Narrow" w:cs="Arial"/>
        </w:rPr>
        <w:t>7</w:t>
      </w:r>
      <w:r w:rsidR="00B82DCF">
        <w:rPr>
          <w:rFonts w:ascii="Arial Narrow" w:hAnsi="Arial Narrow" w:cs="Arial"/>
        </w:rPr>
        <w:t>81.043,35</w:t>
      </w:r>
      <w:r>
        <w:rPr>
          <w:rFonts w:ascii="Arial Narrow" w:hAnsi="Arial Narrow" w:cs="Arial"/>
        </w:rPr>
        <w:t xml:space="preserve"> kn</w:t>
      </w:r>
      <w:r w:rsidR="00501B3E">
        <w:rPr>
          <w:rFonts w:ascii="Arial Narrow" w:hAnsi="Arial Narrow" w:cs="Arial"/>
        </w:rPr>
        <w:t xml:space="preserve"> (</w:t>
      </w:r>
      <w:r w:rsidR="00B82DCF">
        <w:rPr>
          <w:rFonts w:ascii="Arial Narrow" w:hAnsi="Arial Narrow" w:cs="Arial"/>
        </w:rPr>
        <w:t xml:space="preserve">243.043,35 </w:t>
      </w:r>
      <w:r w:rsidR="00B45129">
        <w:rPr>
          <w:rFonts w:ascii="Arial Narrow" w:hAnsi="Arial Narrow" w:cs="Arial"/>
        </w:rPr>
        <w:t xml:space="preserve">kn unovčene </w:t>
      </w:r>
      <w:r w:rsidR="00F53F63">
        <w:rPr>
          <w:rFonts w:ascii="Arial Narrow" w:hAnsi="Arial Narrow" w:cs="Arial"/>
        </w:rPr>
        <w:t>p</w:t>
      </w:r>
      <w:r w:rsidR="00B45129">
        <w:rPr>
          <w:rFonts w:ascii="Arial Narrow" w:hAnsi="Arial Narrow" w:cs="Arial"/>
        </w:rPr>
        <w:t>okretnine</w:t>
      </w:r>
      <w:r w:rsidR="00F53F63">
        <w:rPr>
          <w:rFonts w:ascii="Arial Narrow" w:hAnsi="Arial Narrow" w:cs="Arial"/>
        </w:rPr>
        <w:t xml:space="preserve"> – motorno vozilo, viljuškar i zaliha robe</w:t>
      </w:r>
      <w:r w:rsidR="00B82DCF">
        <w:rPr>
          <w:rFonts w:ascii="Arial Narrow" w:hAnsi="Arial Narrow" w:cs="Arial"/>
        </w:rPr>
        <w:t>, 168.000,00 kn zakupnina</w:t>
      </w:r>
      <w:r w:rsidR="00B45129">
        <w:rPr>
          <w:rFonts w:ascii="Arial Narrow" w:hAnsi="Arial Narrow" w:cs="Arial"/>
        </w:rPr>
        <w:t xml:space="preserve">, </w:t>
      </w:r>
      <w:r w:rsidR="00501B3E">
        <w:rPr>
          <w:rFonts w:ascii="Arial Narrow" w:hAnsi="Arial Narrow" w:cs="Arial"/>
        </w:rPr>
        <w:t>950.000,00</w:t>
      </w:r>
      <w:r>
        <w:rPr>
          <w:rFonts w:ascii="Arial Narrow" w:hAnsi="Arial Narrow" w:cs="Arial"/>
        </w:rPr>
        <w:t xml:space="preserve"> </w:t>
      </w:r>
      <w:r w:rsidR="00B45129">
        <w:rPr>
          <w:rFonts w:ascii="Arial Narrow" w:hAnsi="Arial Narrow" w:cs="Arial"/>
        </w:rPr>
        <w:t>kn unovčen</w:t>
      </w:r>
      <w:r w:rsidR="00F53F63">
        <w:rPr>
          <w:rFonts w:ascii="Arial Narrow" w:hAnsi="Arial Narrow" w:cs="Arial"/>
        </w:rPr>
        <w:t>a</w:t>
      </w:r>
      <w:r w:rsidR="00B45129">
        <w:rPr>
          <w:rFonts w:ascii="Arial Narrow" w:hAnsi="Arial Narrow" w:cs="Arial"/>
        </w:rPr>
        <w:t xml:space="preserve"> nekretnin</w:t>
      </w:r>
      <w:r w:rsidR="00F53F63">
        <w:rPr>
          <w:rFonts w:ascii="Arial Narrow" w:hAnsi="Arial Narrow" w:cs="Arial"/>
        </w:rPr>
        <w:t>a na otoku</w:t>
      </w:r>
      <w:r w:rsidR="00B45129">
        <w:rPr>
          <w:rFonts w:ascii="Arial Narrow" w:hAnsi="Arial Narrow" w:cs="Arial"/>
        </w:rPr>
        <w:t xml:space="preserve"> Čiovo</w:t>
      </w:r>
      <w:r w:rsidR="00F53F63">
        <w:rPr>
          <w:rFonts w:ascii="Arial Narrow" w:hAnsi="Arial Narrow" w:cs="Arial"/>
        </w:rPr>
        <w:t xml:space="preserve"> i</w:t>
      </w:r>
      <w:r w:rsidR="00B45129">
        <w:rPr>
          <w:rFonts w:ascii="Arial Narrow" w:hAnsi="Arial Narrow" w:cs="Arial"/>
        </w:rPr>
        <w:t xml:space="preserve"> 1.420.000,00 kn </w:t>
      </w:r>
      <w:r w:rsidR="00F53F63">
        <w:rPr>
          <w:rFonts w:ascii="Arial Narrow" w:hAnsi="Arial Narrow" w:cs="Arial"/>
        </w:rPr>
        <w:t xml:space="preserve">unovčena </w:t>
      </w:r>
      <w:r w:rsidR="00B45129">
        <w:rPr>
          <w:rFonts w:ascii="Arial Narrow" w:hAnsi="Arial Narrow" w:cs="Arial"/>
        </w:rPr>
        <w:t>nekretnina Gornji Muć)</w:t>
      </w:r>
      <w:r w:rsidR="00F53F63">
        <w:rPr>
          <w:rFonts w:ascii="Arial Narrow" w:hAnsi="Arial Narrow" w:cs="Arial"/>
        </w:rPr>
        <w:t>,</w:t>
      </w:r>
      <w:r>
        <w:rPr>
          <w:rFonts w:ascii="Arial Narrow" w:hAnsi="Arial Narrow" w:cs="Arial"/>
        </w:rPr>
        <w:t xml:space="preserve"> tako da </w:t>
      </w:r>
      <w:r w:rsidR="00F53F63">
        <w:rPr>
          <w:rFonts w:ascii="Arial Narrow" w:hAnsi="Arial Narrow" w:cs="Arial"/>
        </w:rPr>
        <w:t xml:space="preserve">prema ukupnoj </w:t>
      </w:r>
      <w:r>
        <w:rPr>
          <w:rFonts w:ascii="Arial Narrow" w:hAnsi="Arial Narrow" w:cs="Arial"/>
        </w:rPr>
        <w:t>vrijednost</w:t>
      </w:r>
      <w:r w:rsidR="00F53F63">
        <w:rPr>
          <w:rFonts w:ascii="Arial Narrow" w:hAnsi="Arial Narrow" w:cs="Arial"/>
        </w:rPr>
        <w:t>i</w:t>
      </w:r>
      <w:r>
        <w:rPr>
          <w:rFonts w:ascii="Arial Narrow" w:hAnsi="Arial Narrow" w:cs="Arial"/>
        </w:rPr>
        <w:t xml:space="preserve"> unovčene stečajne mase kao temelj obračuna nagrade po čl. 7. i 15. Uredbe </w:t>
      </w:r>
      <w:r w:rsidR="00F53F63">
        <w:rPr>
          <w:rFonts w:ascii="Arial Narrow" w:hAnsi="Arial Narrow" w:cs="Arial"/>
        </w:rPr>
        <w:t xml:space="preserve">nagrada stečajnog upravitelja </w:t>
      </w:r>
      <w:r w:rsidRPr="00A9781C">
        <w:rPr>
          <w:rFonts w:ascii="Arial Narrow" w:hAnsi="Arial Narrow" w:cs="Arial"/>
        </w:rPr>
        <w:t>iznosi</w:t>
      </w:r>
      <w:r w:rsidR="006764AC">
        <w:rPr>
          <w:rFonts w:ascii="Arial Narrow" w:hAnsi="Arial Narrow" w:cs="Arial"/>
        </w:rPr>
        <w:t xml:space="preserve"> </w:t>
      </w:r>
      <w:r w:rsidR="00F53F63">
        <w:rPr>
          <w:rFonts w:ascii="Arial Narrow" w:hAnsi="Arial Narrow" w:cs="Arial"/>
        </w:rPr>
        <w:t xml:space="preserve">ukupno </w:t>
      </w:r>
      <w:r w:rsidR="006764AC">
        <w:rPr>
          <w:rFonts w:ascii="Arial Narrow" w:hAnsi="Arial Narrow" w:cs="Arial"/>
        </w:rPr>
        <w:t>22</w:t>
      </w:r>
      <w:r w:rsidR="00B82DCF">
        <w:rPr>
          <w:rFonts w:ascii="Arial Narrow" w:hAnsi="Arial Narrow" w:cs="Arial"/>
        </w:rPr>
        <w:t>4.673,04</w:t>
      </w:r>
      <w:r w:rsidRPr="00A9781C">
        <w:rPr>
          <w:rFonts w:ascii="Arial Narrow" w:hAnsi="Arial Narrow" w:cs="Arial"/>
        </w:rPr>
        <w:t xml:space="preserve"> k</w:t>
      </w:r>
      <w:r w:rsidR="006764AC">
        <w:rPr>
          <w:rFonts w:ascii="Arial Narrow" w:hAnsi="Arial Narrow" w:cs="Arial"/>
        </w:rPr>
        <w:t>n</w:t>
      </w:r>
      <w:r w:rsidR="00F53F63">
        <w:rPr>
          <w:rFonts w:ascii="Arial Narrow" w:hAnsi="Arial Narrow" w:cs="Arial"/>
        </w:rPr>
        <w:t xml:space="preserve">. Obzirom da </w:t>
      </w:r>
      <w:r w:rsidR="00781E7F">
        <w:rPr>
          <w:rFonts w:ascii="Arial Narrow" w:hAnsi="Arial Narrow" w:cs="Arial"/>
        </w:rPr>
        <w:t xml:space="preserve">bruto nagrada </w:t>
      </w:r>
      <w:r w:rsidR="00F53F63">
        <w:rPr>
          <w:rFonts w:ascii="Arial Narrow" w:hAnsi="Arial Narrow" w:cs="Arial"/>
        </w:rPr>
        <w:t>za unovčen</w:t>
      </w:r>
      <w:r w:rsidR="00B82DCF">
        <w:rPr>
          <w:rFonts w:ascii="Arial Narrow" w:hAnsi="Arial Narrow" w:cs="Arial"/>
        </w:rPr>
        <w:t>e</w:t>
      </w:r>
      <w:r w:rsidR="00F53F63">
        <w:rPr>
          <w:rFonts w:ascii="Arial Narrow" w:hAnsi="Arial Narrow" w:cs="Arial"/>
        </w:rPr>
        <w:t xml:space="preserve"> pokretnin</w:t>
      </w:r>
      <w:r w:rsidR="00B82DCF">
        <w:rPr>
          <w:rFonts w:ascii="Arial Narrow" w:hAnsi="Arial Narrow" w:cs="Arial"/>
        </w:rPr>
        <w:t>e</w:t>
      </w:r>
      <w:r w:rsidR="00F53F63">
        <w:rPr>
          <w:rFonts w:ascii="Arial Narrow" w:hAnsi="Arial Narrow" w:cs="Arial"/>
        </w:rPr>
        <w:t xml:space="preserve"> i nekretnin</w:t>
      </w:r>
      <w:r w:rsidR="00B82DCF">
        <w:rPr>
          <w:rFonts w:ascii="Arial Narrow" w:hAnsi="Arial Narrow" w:cs="Arial"/>
        </w:rPr>
        <w:t xml:space="preserve">u </w:t>
      </w:r>
      <w:r w:rsidR="00F53F63">
        <w:rPr>
          <w:rFonts w:ascii="Arial Narrow" w:hAnsi="Arial Narrow" w:cs="Arial"/>
        </w:rPr>
        <w:t xml:space="preserve">na otoku Čiovo iznosi </w:t>
      </w:r>
      <w:r w:rsidR="00B82DCF">
        <w:rPr>
          <w:rFonts w:ascii="Arial Narrow" w:hAnsi="Arial Narrow" w:cs="Arial"/>
        </w:rPr>
        <w:t>99.999,94</w:t>
      </w:r>
      <w:r w:rsidR="006764AC">
        <w:rPr>
          <w:rFonts w:ascii="Arial Narrow" w:hAnsi="Arial Narrow" w:cs="Arial"/>
        </w:rPr>
        <w:t xml:space="preserve"> kn</w:t>
      </w:r>
      <w:r w:rsidR="00B45129">
        <w:rPr>
          <w:rFonts w:ascii="Arial Narrow" w:hAnsi="Arial Narrow" w:cs="Arial"/>
        </w:rPr>
        <w:t xml:space="preserve"> (45.804,34 kn + 54.</w:t>
      </w:r>
      <w:r w:rsidR="0050543F">
        <w:rPr>
          <w:rFonts w:ascii="Arial Narrow" w:hAnsi="Arial Narrow" w:cs="Arial"/>
        </w:rPr>
        <w:t>195,60</w:t>
      </w:r>
      <w:r w:rsidR="00B45129">
        <w:rPr>
          <w:rFonts w:ascii="Arial Narrow" w:hAnsi="Arial Narrow" w:cs="Arial"/>
        </w:rPr>
        <w:t xml:space="preserve"> kn)</w:t>
      </w:r>
      <w:r w:rsidR="00F53F63">
        <w:rPr>
          <w:rFonts w:ascii="Arial Narrow" w:hAnsi="Arial Narrow" w:cs="Arial"/>
        </w:rPr>
        <w:t xml:space="preserve">, preostaje iznos bruto nagrade od </w:t>
      </w:r>
      <w:r w:rsidR="000A3978" w:rsidRPr="00C31D2A">
        <w:rPr>
          <w:rFonts w:ascii="Arial Narrow" w:hAnsi="Arial Narrow" w:cs="Arial"/>
          <w:u w:val="single"/>
        </w:rPr>
        <w:t>1</w:t>
      </w:r>
      <w:r w:rsidR="0044365C">
        <w:rPr>
          <w:rFonts w:ascii="Arial Narrow" w:hAnsi="Arial Narrow" w:cs="Arial"/>
          <w:u w:val="single"/>
        </w:rPr>
        <w:t>2</w:t>
      </w:r>
      <w:r w:rsidR="007260A0">
        <w:rPr>
          <w:rFonts w:ascii="Arial Narrow" w:hAnsi="Arial Narrow" w:cs="Arial"/>
          <w:u w:val="single"/>
        </w:rPr>
        <w:t>4.673,10</w:t>
      </w:r>
      <w:r w:rsidR="000A3978" w:rsidRPr="00C31D2A">
        <w:rPr>
          <w:rFonts w:ascii="Arial Narrow" w:hAnsi="Arial Narrow" w:cs="Arial"/>
          <w:u w:val="single"/>
        </w:rPr>
        <w:t xml:space="preserve"> kn</w:t>
      </w:r>
      <w:r w:rsidR="000A3978">
        <w:rPr>
          <w:rFonts w:ascii="Arial Narrow" w:hAnsi="Arial Narrow" w:cs="Arial"/>
        </w:rPr>
        <w:t xml:space="preserve"> </w:t>
      </w:r>
      <w:r w:rsidR="007C105D">
        <w:rPr>
          <w:rFonts w:ascii="Arial Narrow" w:hAnsi="Arial Narrow" w:cs="Arial"/>
        </w:rPr>
        <w:t>(22</w:t>
      </w:r>
      <w:r w:rsidR="007260A0">
        <w:rPr>
          <w:rFonts w:ascii="Arial Narrow" w:hAnsi="Arial Narrow" w:cs="Arial"/>
        </w:rPr>
        <w:t>4.673,04</w:t>
      </w:r>
      <w:r w:rsidR="007C105D">
        <w:rPr>
          <w:rFonts w:ascii="Arial Narrow" w:hAnsi="Arial Narrow" w:cs="Arial"/>
        </w:rPr>
        <w:t xml:space="preserve"> – </w:t>
      </w:r>
      <w:r w:rsidR="007260A0">
        <w:rPr>
          <w:rFonts w:ascii="Arial Narrow" w:hAnsi="Arial Narrow" w:cs="Arial"/>
        </w:rPr>
        <w:t>99.999,94</w:t>
      </w:r>
      <w:r w:rsidR="007C105D">
        <w:rPr>
          <w:rFonts w:ascii="Arial Narrow" w:hAnsi="Arial Narrow" w:cs="Arial"/>
        </w:rPr>
        <w:t xml:space="preserve">) </w:t>
      </w:r>
      <w:r w:rsidR="00230A8B">
        <w:rPr>
          <w:rFonts w:ascii="Arial Narrow" w:hAnsi="Arial Narrow" w:cs="Arial"/>
        </w:rPr>
        <w:t>za unovčenje n</w:t>
      </w:r>
      <w:r w:rsidR="000A3978">
        <w:rPr>
          <w:rFonts w:ascii="Arial Narrow" w:hAnsi="Arial Narrow" w:cs="Arial"/>
        </w:rPr>
        <w:t>ekretnine</w:t>
      </w:r>
      <w:r w:rsidR="0044365C">
        <w:rPr>
          <w:rFonts w:ascii="Arial Narrow" w:hAnsi="Arial Narrow" w:cs="Arial"/>
        </w:rPr>
        <w:t xml:space="preserve"> Gornji Muć</w:t>
      </w:r>
      <w:r w:rsidR="000A3978">
        <w:rPr>
          <w:rFonts w:ascii="Arial Narrow" w:hAnsi="Arial Narrow" w:cs="Arial"/>
        </w:rPr>
        <w:t xml:space="preserve">. </w:t>
      </w:r>
      <w:r w:rsidR="006764AC">
        <w:rPr>
          <w:rFonts w:ascii="Arial Narrow" w:hAnsi="Arial Narrow" w:cs="Arial"/>
        </w:rPr>
        <w:t xml:space="preserve">  </w:t>
      </w:r>
    </w:p>
    <w:p w14:paraId="70A918BD" w14:textId="3956C375" w:rsidR="00A73784" w:rsidRDefault="00A73784" w:rsidP="001367ED">
      <w:pPr>
        <w:spacing w:line="288" w:lineRule="auto"/>
        <w:jc w:val="both"/>
        <w:rPr>
          <w:rFonts w:ascii="Arial Narrow" w:hAnsi="Arial Narrow" w:cs="Arial"/>
        </w:rPr>
      </w:pPr>
    </w:p>
    <w:p w14:paraId="50953C31" w14:textId="0832F1BB" w:rsidR="00B531BF" w:rsidRDefault="00B531BF" w:rsidP="001367ED">
      <w:pPr>
        <w:spacing w:line="288" w:lineRule="auto"/>
        <w:jc w:val="both"/>
        <w:rPr>
          <w:rFonts w:ascii="Arial Narrow" w:hAnsi="Arial Narrow" w:cs="Arial"/>
        </w:rPr>
      </w:pPr>
    </w:p>
    <w:p w14:paraId="457432CC" w14:textId="43D77A1F" w:rsidR="00011596" w:rsidRPr="00011596" w:rsidRDefault="00011596" w:rsidP="00011596">
      <w:pPr>
        <w:spacing w:line="288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lastRenderedPageBreak/>
        <w:t>b</w:t>
      </w:r>
      <w:r w:rsidRPr="00011596">
        <w:rPr>
          <w:rFonts w:ascii="Arial Narrow" w:hAnsi="Arial Narrow" w:cs="Arial"/>
          <w:b/>
          <w:bCs/>
        </w:rPr>
        <w:t>/</w:t>
      </w:r>
      <w:r w:rsidRPr="00011596">
        <w:rPr>
          <w:rFonts w:ascii="Arial Narrow" w:hAnsi="Arial Narrow" w:cs="Arial"/>
          <w:b/>
          <w:bCs/>
        </w:rPr>
        <w:tab/>
      </w:r>
      <w:r>
        <w:rPr>
          <w:rFonts w:ascii="Arial Narrow" w:hAnsi="Arial Narrow" w:cs="Arial"/>
          <w:b/>
          <w:bCs/>
        </w:rPr>
        <w:t>IN</w:t>
      </w:r>
      <w:r w:rsidRPr="00011596">
        <w:rPr>
          <w:rFonts w:ascii="Arial Narrow" w:hAnsi="Arial Narrow" w:cs="Arial"/>
          <w:b/>
          <w:bCs/>
        </w:rPr>
        <w:t xml:space="preserve">DIREKTNI </w:t>
      </w:r>
      <w:r w:rsidR="00761650">
        <w:rPr>
          <w:rFonts w:ascii="Arial Narrow" w:hAnsi="Arial Narrow" w:cs="Arial"/>
          <w:b/>
          <w:bCs/>
        </w:rPr>
        <w:t xml:space="preserve">(razmjerni) </w:t>
      </w:r>
      <w:r w:rsidRPr="00011596">
        <w:rPr>
          <w:rFonts w:ascii="Arial Narrow" w:hAnsi="Arial Narrow" w:cs="Arial"/>
          <w:b/>
          <w:bCs/>
        </w:rPr>
        <w:t>troškovi unovčenja</w:t>
      </w:r>
    </w:p>
    <w:p w14:paraId="2FF2541F" w14:textId="6A04DE1D" w:rsidR="00E309D8" w:rsidRDefault="00E309D8" w:rsidP="00E309D8">
      <w:pPr>
        <w:spacing w:line="288" w:lineRule="auto"/>
        <w:jc w:val="both"/>
        <w:rPr>
          <w:rFonts w:ascii="Arial Narrow" w:hAnsi="Arial Narrow" w:cs="Arial"/>
        </w:rPr>
      </w:pPr>
    </w:p>
    <w:p w14:paraId="080AE629" w14:textId="14CC5D7F" w:rsidR="00F75183" w:rsidRDefault="00486C6D" w:rsidP="00E309D8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Za obračun indirektnih troškova unovčenja polazi se od obračuna postotka ili participacije u kojem unovčen</w:t>
      </w:r>
      <w:r w:rsidR="00C0725A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 xml:space="preserve"> nekretnin</w:t>
      </w:r>
      <w:r w:rsidR="00C0725A">
        <w:rPr>
          <w:rFonts w:ascii="Arial Narrow" w:hAnsi="Arial Narrow" w:cs="Arial"/>
        </w:rPr>
        <w:t>a</w:t>
      </w:r>
      <w:r>
        <w:rPr>
          <w:rFonts w:ascii="Arial Narrow" w:hAnsi="Arial Narrow" w:cs="Arial"/>
        </w:rPr>
        <w:t xml:space="preserve"> sudjeluj</w:t>
      </w:r>
      <w:r w:rsidR="00C0725A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u podmirenju stvarno nastalih troškova stečajnog postupka (obveza stečajne mase)</w:t>
      </w:r>
      <w:r w:rsidR="00C0725A">
        <w:rPr>
          <w:rFonts w:ascii="Arial Narrow" w:hAnsi="Arial Narrow" w:cs="Arial"/>
        </w:rPr>
        <w:t xml:space="preserve"> koji ne spadaju u direktne troškove unovčenja</w:t>
      </w:r>
      <w:r w:rsidR="00F75183">
        <w:rPr>
          <w:rFonts w:ascii="Arial Narrow" w:hAnsi="Arial Narrow" w:cs="Arial"/>
        </w:rPr>
        <w:t>.</w:t>
      </w:r>
    </w:p>
    <w:p w14:paraId="57C9FA2A" w14:textId="4437C4F3" w:rsidR="00761650" w:rsidRDefault="00F75183" w:rsidP="00E309D8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U konkretnom slučaju, obzirom da je u dosadašnjem tijeku stečajnog postupka unovčen pretežiti dio stečajne mase,  </w:t>
      </w:r>
      <w:r w:rsidRPr="002C3EC8">
        <w:rPr>
          <w:rFonts w:ascii="Arial Narrow" w:hAnsi="Arial Narrow" w:cs="Arial"/>
          <w:u w:val="single"/>
        </w:rPr>
        <w:t>obračun postotka ili participacije u kojem unovčen</w:t>
      </w:r>
      <w:r w:rsidR="00C0725A">
        <w:rPr>
          <w:rFonts w:ascii="Arial Narrow" w:hAnsi="Arial Narrow" w:cs="Arial"/>
          <w:u w:val="single"/>
        </w:rPr>
        <w:t>a</w:t>
      </w:r>
      <w:r w:rsidRPr="002C3EC8">
        <w:rPr>
          <w:rFonts w:ascii="Arial Narrow" w:hAnsi="Arial Narrow" w:cs="Arial"/>
          <w:u w:val="single"/>
        </w:rPr>
        <w:t xml:space="preserve"> nekretnin</w:t>
      </w:r>
      <w:r w:rsidR="00C0725A">
        <w:rPr>
          <w:rFonts w:ascii="Arial Narrow" w:hAnsi="Arial Narrow" w:cs="Arial"/>
          <w:u w:val="single"/>
        </w:rPr>
        <w:t>a</w:t>
      </w:r>
      <w:r w:rsidRPr="002C3EC8">
        <w:rPr>
          <w:rFonts w:ascii="Arial Narrow" w:hAnsi="Arial Narrow" w:cs="Arial"/>
          <w:u w:val="single"/>
        </w:rPr>
        <w:t xml:space="preserve"> sudjeluj</w:t>
      </w:r>
      <w:r w:rsidR="00C0725A">
        <w:rPr>
          <w:rFonts w:ascii="Arial Narrow" w:hAnsi="Arial Narrow" w:cs="Arial"/>
          <w:u w:val="single"/>
        </w:rPr>
        <w:t>e</w:t>
      </w:r>
      <w:r w:rsidRPr="002C3EC8">
        <w:rPr>
          <w:rFonts w:ascii="Arial Narrow" w:hAnsi="Arial Narrow" w:cs="Arial"/>
          <w:u w:val="single"/>
        </w:rPr>
        <w:t xml:space="preserve"> u podmirenju </w:t>
      </w:r>
      <w:r w:rsidR="007C105D">
        <w:rPr>
          <w:rFonts w:ascii="Arial Narrow" w:hAnsi="Arial Narrow" w:cs="Arial"/>
          <w:u w:val="single"/>
        </w:rPr>
        <w:t xml:space="preserve">indirektnih troškova unovčenja </w:t>
      </w:r>
      <w:r w:rsidR="00A5218B">
        <w:rPr>
          <w:rFonts w:ascii="Arial Narrow" w:hAnsi="Arial Narrow" w:cs="Arial"/>
          <w:u w:val="single"/>
        </w:rPr>
        <w:t xml:space="preserve">obavlja se </w:t>
      </w:r>
      <w:r w:rsidRPr="002C3EC8">
        <w:rPr>
          <w:rFonts w:ascii="Arial Narrow" w:hAnsi="Arial Narrow" w:cs="Arial"/>
          <w:u w:val="single"/>
        </w:rPr>
        <w:t>PREMA UNOVČENOJ VRIJEDNOSTI stečajne mase</w:t>
      </w:r>
      <w:r w:rsidR="00680C0D">
        <w:rPr>
          <w:rFonts w:ascii="Arial Narrow" w:hAnsi="Arial Narrow" w:cs="Arial"/>
          <w:u w:val="single"/>
        </w:rPr>
        <w:t xml:space="preserve"> (1.420.000,00 kn / </w:t>
      </w:r>
      <w:r w:rsidR="00230A8B">
        <w:rPr>
          <w:rFonts w:ascii="Arial Narrow" w:hAnsi="Arial Narrow" w:cs="Arial"/>
          <w:u w:val="single"/>
        </w:rPr>
        <w:t>3.922.543,35)</w:t>
      </w:r>
      <w:r>
        <w:rPr>
          <w:rFonts w:ascii="Arial Narrow" w:hAnsi="Arial Narrow" w:cs="Arial"/>
        </w:rPr>
        <w:t xml:space="preserve"> </w:t>
      </w:r>
      <w:r w:rsidR="00680C0D">
        <w:rPr>
          <w:rFonts w:ascii="Arial Narrow" w:hAnsi="Arial Narrow" w:cs="Arial"/>
        </w:rPr>
        <w:t xml:space="preserve">u visini </w:t>
      </w:r>
      <w:r w:rsidR="00680C0D" w:rsidRPr="00230A8B">
        <w:rPr>
          <w:rFonts w:ascii="Arial Narrow" w:hAnsi="Arial Narrow" w:cs="Arial"/>
          <w:b/>
          <w:bCs/>
        </w:rPr>
        <w:t>3</w:t>
      </w:r>
      <w:r w:rsidR="00230A8B" w:rsidRPr="00230A8B">
        <w:rPr>
          <w:rFonts w:ascii="Arial Narrow" w:hAnsi="Arial Narrow" w:cs="Arial"/>
          <w:b/>
          <w:bCs/>
        </w:rPr>
        <w:t>6,21</w:t>
      </w:r>
      <w:r w:rsidR="00680C0D" w:rsidRPr="00230A8B">
        <w:rPr>
          <w:rFonts w:ascii="Arial Narrow" w:hAnsi="Arial Narrow" w:cs="Arial"/>
          <w:b/>
          <w:bCs/>
        </w:rPr>
        <w:t>%</w:t>
      </w:r>
      <w:r w:rsidR="00680C0D">
        <w:rPr>
          <w:rFonts w:ascii="Arial Narrow" w:hAnsi="Arial Narrow" w:cs="Arial"/>
        </w:rPr>
        <w:t xml:space="preserve"> od ukupnih troškova stečajnog postupka</w:t>
      </w:r>
      <w:r w:rsidR="00230A8B">
        <w:rPr>
          <w:rFonts w:ascii="Arial Narrow" w:hAnsi="Arial Narrow" w:cs="Arial"/>
        </w:rPr>
        <w:t>.</w:t>
      </w:r>
    </w:p>
    <w:p w14:paraId="5DBADCF0" w14:textId="57C99BB6" w:rsidR="00761650" w:rsidRDefault="00761650" w:rsidP="00E309D8">
      <w:pPr>
        <w:spacing w:line="288" w:lineRule="auto"/>
        <w:jc w:val="both"/>
        <w:rPr>
          <w:rFonts w:ascii="Arial Narrow" w:hAnsi="Arial Narrow" w:cs="Arial"/>
        </w:rPr>
      </w:pPr>
    </w:p>
    <w:p w14:paraId="6C677699" w14:textId="72BA1FE9" w:rsidR="007946B2" w:rsidRDefault="007946B2" w:rsidP="00E309D8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</w:t>
      </w:r>
      <w:r w:rsidR="003E5B8B">
        <w:rPr>
          <w:rFonts w:ascii="Arial Narrow" w:hAnsi="Arial Narrow" w:cs="Arial"/>
        </w:rPr>
        <w:t>o kriteriju unovčene vrijednosti stečajne mase uzima se unovčena vrijednost predmetne nekretnine Gornji Muć (1.420.000,00 kn) u omjer sa ukupno unovčenom vrijednosti stečajne mase (3.922.543,35 kn koji se odnosi na zb</w:t>
      </w:r>
      <w:r w:rsidR="007D535D">
        <w:rPr>
          <w:rFonts w:ascii="Arial Narrow" w:hAnsi="Arial Narrow" w:cs="Arial"/>
        </w:rPr>
        <w:t>roj</w:t>
      </w:r>
      <w:r w:rsidR="003E5B8B">
        <w:rPr>
          <w:rFonts w:ascii="Arial Narrow" w:hAnsi="Arial Narrow" w:cs="Arial"/>
        </w:rPr>
        <w:t xml:space="preserve"> unovčenih pokretnina od 243.043,35 kn, naplaćene zakupnine od 168.000,00 kn, unovčene nekretnine na otoku Čiovo od 950.000,00 kn, unovčene nekretnine Gornji Muć od 1.420.000,00 kn i očekivan</w:t>
      </w:r>
      <w:r w:rsidR="007D535D">
        <w:rPr>
          <w:rFonts w:ascii="Arial Narrow" w:hAnsi="Arial Narrow" w:cs="Arial"/>
        </w:rPr>
        <w:t>og</w:t>
      </w:r>
      <w:r w:rsidR="003E5B8B">
        <w:rPr>
          <w:rFonts w:ascii="Arial Narrow" w:hAnsi="Arial Narrow" w:cs="Arial"/>
        </w:rPr>
        <w:t xml:space="preserve"> iznos</w:t>
      </w:r>
      <w:r w:rsidR="007D535D">
        <w:rPr>
          <w:rFonts w:ascii="Arial Narrow" w:hAnsi="Arial Narrow" w:cs="Arial"/>
        </w:rPr>
        <w:t>a</w:t>
      </w:r>
      <w:r w:rsidR="003E5B8B">
        <w:rPr>
          <w:rFonts w:ascii="Arial Narrow" w:hAnsi="Arial Narrow" w:cs="Arial"/>
        </w:rPr>
        <w:t xml:space="preserve"> unovčenja nekretnina u Splitu (dva poslovna prostora za koja je u tijeku II. javna dražba pred Finom) u iznosu od 1.141.500,00 kn </w:t>
      </w:r>
      <w:r w:rsidR="007D535D">
        <w:rPr>
          <w:rFonts w:ascii="Arial Narrow" w:hAnsi="Arial Narrow" w:cs="Arial"/>
        </w:rPr>
        <w:t>(50% procijenjene vrijednosti kao početne prodajne cijene: 755.000,00 kn za p.p. Etaža 14 i 386.500,00 kn za p.p. Etaža 15).</w:t>
      </w:r>
      <w:r w:rsidR="003E5B8B">
        <w:rPr>
          <w:rFonts w:ascii="Arial Narrow" w:hAnsi="Arial Narrow" w:cs="Arial"/>
        </w:rPr>
        <w:t xml:space="preserve"> </w:t>
      </w:r>
    </w:p>
    <w:p w14:paraId="599A79C0" w14:textId="163D9DE2" w:rsidR="003E5B8B" w:rsidRDefault="003E5B8B" w:rsidP="00E309D8">
      <w:pPr>
        <w:spacing w:line="288" w:lineRule="auto"/>
        <w:jc w:val="both"/>
        <w:rPr>
          <w:rFonts w:ascii="Arial Narrow" w:hAnsi="Arial Narrow" w:cs="Arial"/>
        </w:rPr>
      </w:pPr>
    </w:p>
    <w:p w14:paraId="20B77AB4" w14:textId="42E3BB37" w:rsidR="00E309D8" w:rsidRDefault="002D0C38" w:rsidP="00F90E8C">
      <w:pPr>
        <w:spacing w:line="288" w:lineRule="auto"/>
        <w:jc w:val="both"/>
        <w:rPr>
          <w:rFonts w:ascii="Arial Narrow" w:hAnsi="Arial Narrow" w:cs="Tahoma"/>
          <w:bCs/>
        </w:rPr>
      </w:pPr>
      <w:bookmarkStart w:id="4" w:name="_Hlk76641619"/>
      <w:r>
        <w:rPr>
          <w:rFonts w:ascii="Arial Narrow" w:hAnsi="Arial Narrow" w:cs="Tahoma"/>
        </w:rPr>
        <w:t xml:space="preserve">Stvarno nastali </w:t>
      </w:r>
      <w:bookmarkStart w:id="5" w:name="_Hlk30683298"/>
      <w:r w:rsidR="00E309D8" w:rsidRPr="00F90E8C">
        <w:rPr>
          <w:rFonts w:ascii="Arial Narrow" w:hAnsi="Arial Narrow" w:cs="Tahoma"/>
        </w:rPr>
        <w:t xml:space="preserve">troškovi </w:t>
      </w:r>
      <w:r>
        <w:rPr>
          <w:rFonts w:ascii="Arial Narrow" w:hAnsi="Arial Narrow" w:cs="Tahoma"/>
        </w:rPr>
        <w:t xml:space="preserve">stečajnog postupka (obveze stečajne mase) </w:t>
      </w:r>
      <w:bookmarkEnd w:id="5"/>
      <w:r>
        <w:rPr>
          <w:rFonts w:ascii="Arial Narrow" w:hAnsi="Arial Narrow" w:cs="Tahoma"/>
        </w:rPr>
        <w:t xml:space="preserve">u razdoblju od </w:t>
      </w:r>
      <w:r w:rsidR="00036E6F">
        <w:rPr>
          <w:rFonts w:ascii="Arial Narrow" w:hAnsi="Arial Narrow" w:cs="Tahoma"/>
        </w:rPr>
        <w:t>1</w:t>
      </w:r>
      <w:r w:rsidR="008749F6">
        <w:rPr>
          <w:rFonts w:ascii="Arial Narrow" w:hAnsi="Arial Narrow" w:cs="Tahoma"/>
        </w:rPr>
        <w:t>2</w:t>
      </w:r>
      <w:r>
        <w:rPr>
          <w:rFonts w:ascii="Arial Narrow" w:hAnsi="Arial Narrow" w:cs="Tahoma"/>
        </w:rPr>
        <w:t>/201</w:t>
      </w:r>
      <w:r w:rsidR="00036E6F">
        <w:rPr>
          <w:rFonts w:ascii="Arial Narrow" w:hAnsi="Arial Narrow" w:cs="Tahoma"/>
        </w:rPr>
        <w:t>7</w:t>
      </w:r>
      <w:r>
        <w:rPr>
          <w:rFonts w:ascii="Arial Narrow" w:hAnsi="Arial Narrow" w:cs="Tahoma"/>
        </w:rPr>
        <w:t xml:space="preserve"> do 0</w:t>
      </w:r>
      <w:r w:rsidR="00036E6F">
        <w:rPr>
          <w:rFonts w:ascii="Arial Narrow" w:hAnsi="Arial Narrow" w:cs="Tahoma"/>
        </w:rPr>
        <w:t>7</w:t>
      </w:r>
      <w:r>
        <w:rPr>
          <w:rFonts w:ascii="Arial Narrow" w:hAnsi="Arial Narrow" w:cs="Tahoma"/>
        </w:rPr>
        <w:t>/202</w:t>
      </w:r>
      <w:r w:rsidR="00036E6F">
        <w:rPr>
          <w:rFonts w:ascii="Arial Narrow" w:hAnsi="Arial Narrow" w:cs="Tahoma"/>
        </w:rPr>
        <w:t>1</w:t>
      </w:r>
      <w:r w:rsidR="006A7AD7">
        <w:rPr>
          <w:rFonts w:ascii="Arial Narrow" w:hAnsi="Arial Narrow" w:cs="Tahoma"/>
        </w:rPr>
        <w:t>,</w:t>
      </w:r>
      <w:r>
        <w:rPr>
          <w:rFonts w:ascii="Arial Narrow" w:hAnsi="Arial Narrow" w:cs="Tahoma"/>
        </w:rPr>
        <w:t xml:space="preserve"> </w:t>
      </w:r>
      <w:r w:rsidR="006A7AD7">
        <w:rPr>
          <w:rFonts w:ascii="Arial Narrow" w:hAnsi="Arial Narrow" w:cs="Tahoma"/>
        </w:rPr>
        <w:t>u čijem namirenju sudjeluj</w:t>
      </w:r>
      <w:r w:rsidR="00C0725A">
        <w:rPr>
          <w:rFonts w:ascii="Arial Narrow" w:hAnsi="Arial Narrow" w:cs="Tahoma"/>
        </w:rPr>
        <w:t>e</w:t>
      </w:r>
      <w:r w:rsidR="006A7AD7">
        <w:rPr>
          <w:rFonts w:ascii="Arial Narrow" w:hAnsi="Arial Narrow" w:cs="Tahoma"/>
        </w:rPr>
        <w:t xml:space="preserve"> unovčen</w:t>
      </w:r>
      <w:r w:rsidR="00C0725A">
        <w:rPr>
          <w:rFonts w:ascii="Arial Narrow" w:hAnsi="Arial Narrow" w:cs="Tahoma"/>
        </w:rPr>
        <w:t>a</w:t>
      </w:r>
      <w:r w:rsidR="006A7AD7">
        <w:rPr>
          <w:rFonts w:ascii="Arial Narrow" w:hAnsi="Arial Narrow" w:cs="Tahoma"/>
        </w:rPr>
        <w:t xml:space="preserve"> nekretnin</w:t>
      </w:r>
      <w:r w:rsidR="00C0725A">
        <w:rPr>
          <w:rFonts w:ascii="Arial Narrow" w:hAnsi="Arial Narrow" w:cs="Tahoma"/>
        </w:rPr>
        <w:t>a</w:t>
      </w:r>
      <w:r w:rsidR="006A7AD7">
        <w:rPr>
          <w:rFonts w:ascii="Arial Narrow" w:hAnsi="Arial Narrow" w:cs="Tahoma"/>
        </w:rPr>
        <w:t xml:space="preserve"> u </w:t>
      </w:r>
      <w:r w:rsidR="00036E6F">
        <w:rPr>
          <w:rFonts w:ascii="Arial Narrow" w:hAnsi="Arial Narrow" w:cs="Tahoma"/>
        </w:rPr>
        <w:t xml:space="preserve">visini </w:t>
      </w:r>
      <w:r w:rsidR="00230A8B">
        <w:rPr>
          <w:rFonts w:ascii="Arial Narrow" w:hAnsi="Arial Narrow" w:cs="Tahoma"/>
        </w:rPr>
        <w:t>36,21</w:t>
      </w:r>
      <w:r w:rsidR="006A7AD7">
        <w:rPr>
          <w:rFonts w:ascii="Arial Narrow" w:hAnsi="Arial Narrow" w:cs="Tahoma"/>
        </w:rPr>
        <w:t>%</w:t>
      </w:r>
      <w:r w:rsidR="008E3810">
        <w:rPr>
          <w:rFonts w:ascii="Arial Narrow" w:hAnsi="Arial Narrow" w:cs="Tahoma"/>
        </w:rPr>
        <w:t>,</w:t>
      </w:r>
      <w:r w:rsidR="006A7AD7">
        <w:rPr>
          <w:rFonts w:ascii="Arial Narrow" w:hAnsi="Arial Narrow" w:cs="Tahoma"/>
        </w:rPr>
        <w:t xml:space="preserve"> </w:t>
      </w:r>
      <w:r w:rsidR="008E636E">
        <w:rPr>
          <w:rFonts w:ascii="Arial Narrow" w:hAnsi="Arial Narrow" w:cs="Tahoma"/>
        </w:rPr>
        <w:t>specificiran</w:t>
      </w:r>
      <w:r w:rsidR="006A7AD7">
        <w:rPr>
          <w:rFonts w:ascii="Arial Narrow" w:hAnsi="Arial Narrow" w:cs="Tahoma"/>
        </w:rPr>
        <w:t xml:space="preserve">i su u </w:t>
      </w:r>
      <w:r w:rsidR="00322623">
        <w:rPr>
          <w:rFonts w:ascii="Arial Narrow" w:hAnsi="Arial Narrow" w:cs="Tahoma"/>
        </w:rPr>
        <w:t xml:space="preserve">niže prikazanoj </w:t>
      </w:r>
      <w:r>
        <w:rPr>
          <w:rFonts w:ascii="Arial Narrow" w:hAnsi="Arial Narrow" w:cs="Tahoma"/>
        </w:rPr>
        <w:t xml:space="preserve">Tabeli </w:t>
      </w:r>
      <w:r w:rsidR="00036E6F">
        <w:rPr>
          <w:rFonts w:ascii="Arial Narrow" w:hAnsi="Arial Narrow" w:cs="Tahoma"/>
        </w:rPr>
        <w:t>3</w:t>
      </w:r>
      <w:r>
        <w:rPr>
          <w:rFonts w:ascii="Arial Narrow" w:hAnsi="Arial Narrow" w:cs="Tahoma"/>
        </w:rPr>
        <w:t>.</w:t>
      </w:r>
      <w:r w:rsidR="00C0725A">
        <w:rPr>
          <w:rFonts w:ascii="Arial Narrow" w:hAnsi="Arial Narrow" w:cs="Tahoma"/>
        </w:rPr>
        <w:t xml:space="preserve"> </w:t>
      </w:r>
      <w:r w:rsidR="008E3810">
        <w:rPr>
          <w:rFonts w:ascii="Arial Narrow" w:hAnsi="Arial Narrow" w:cs="Tahoma"/>
        </w:rPr>
        <w:t xml:space="preserve">u </w:t>
      </w:r>
      <w:r w:rsidR="005C068E">
        <w:rPr>
          <w:rFonts w:ascii="Arial Narrow" w:hAnsi="Arial Narrow" w:cs="Tahoma"/>
        </w:rPr>
        <w:t>100% iznosu.</w:t>
      </w:r>
    </w:p>
    <w:p w14:paraId="68B86C94" w14:textId="4E306738" w:rsidR="00761650" w:rsidRDefault="00761650" w:rsidP="00F90E8C">
      <w:pPr>
        <w:spacing w:line="288" w:lineRule="auto"/>
        <w:jc w:val="both"/>
        <w:rPr>
          <w:rFonts w:ascii="Arial Narrow" w:hAnsi="Arial Narrow" w:cs="Tahoma"/>
          <w:bCs/>
        </w:rPr>
      </w:pPr>
    </w:p>
    <w:p w14:paraId="7EC0FC21" w14:textId="294C8C43" w:rsidR="008E636E" w:rsidRPr="00865A6F" w:rsidRDefault="00E309D8" w:rsidP="00E309D8">
      <w:pPr>
        <w:spacing w:line="288" w:lineRule="auto"/>
        <w:jc w:val="both"/>
        <w:rPr>
          <w:rFonts w:ascii="Arial Narrow" w:hAnsi="Arial Narrow" w:cs="Tahoma"/>
          <w:sz w:val="22"/>
          <w:szCs w:val="22"/>
        </w:rPr>
      </w:pPr>
      <w:bookmarkStart w:id="6" w:name="_Hlk76643444"/>
      <w:bookmarkEnd w:id="4"/>
      <w:r w:rsidRPr="00865A6F">
        <w:rPr>
          <w:rFonts w:ascii="Arial Narrow" w:hAnsi="Arial Narrow" w:cs="Tahoma"/>
          <w:sz w:val="22"/>
          <w:szCs w:val="22"/>
        </w:rPr>
        <w:t xml:space="preserve">Tabela </w:t>
      </w:r>
      <w:r w:rsidR="00036E6F">
        <w:rPr>
          <w:rFonts w:ascii="Arial Narrow" w:hAnsi="Arial Narrow" w:cs="Tahoma"/>
          <w:sz w:val="22"/>
          <w:szCs w:val="22"/>
        </w:rPr>
        <w:t>3</w:t>
      </w:r>
      <w:r w:rsidRPr="00865A6F">
        <w:rPr>
          <w:rFonts w:ascii="Arial Narrow" w:hAnsi="Arial Narrow" w:cs="Tahoma"/>
          <w:sz w:val="22"/>
          <w:szCs w:val="22"/>
        </w:rPr>
        <w:t>.</w:t>
      </w:r>
      <w:r w:rsidR="008E636E">
        <w:rPr>
          <w:rFonts w:ascii="Arial Narrow" w:hAnsi="Arial Narrow" w:cs="Tahoma"/>
          <w:sz w:val="22"/>
          <w:szCs w:val="22"/>
        </w:rPr>
        <w:t xml:space="preserve"> </w:t>
      </w:r>
    </w:p>
    <w:tbl>
      <w:tblPr>
        <w:tblW w:w="8199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506"/>
        <w:gridCol w:w="2693"/>
      </w:tblGrid>
      <w:tr w:rsidR="00E309D8" w:rsidRPr="00865A6F" w14:paraId="3EF65026" w14:textId="77777777" w:rsidTr="003B705F">
        <w:trPr>
          <w:jc w:val="center"/>
        </w:trPr>
        <w:tc>
          <w:tcPr>
            <w:tcW w:w="5506" w:type="dxa"/>
            <w:shd w:val="clear" w:color="auto" w:fill="D9D9D9" w:themeFill="background1" w:themeFillShade="D9"/>
          </w:tcPr>
          <w:p w14:paraId="0B5C6CFE" w14:textId="06726794" w:rsidR="00E309D8" w:rsidRPr="00865A6F" w:rsidRDefault="007C105D" w:rsidP="009F3CFC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bookmarkStart w:id="7" w:name="_Hlk76641934"/>
            <w:bookmarkEnd w:id="6"/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Indirektni troškovi unovčenja </w:t>
            </w:r>
            <w:r w:rsidR="008E3810">
              <w:rPr>
                <w:rFonts w:ascii="Arial Narrow" w:hAnsi="Arial Narrow" w:cs="Tahoma"/>
                <w:b/>
                <w:bCs/>
                <w:sz w:val="22"/>
                <w:szCs w:val="22"/>
              </w:rPr>
              <w:t>- opis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3CDF329" w14:textId="77777777" w:rsidR="00E309D8" w:rsidRPr="00865A6F" w:rsidRDefault="00E309D8" w:rsidP="009F3CFC">
            <w:pPr>
              <w:spacing w:line="288" w:lineRule="auto"/>
              <w:jc w:val="center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 w:rsidRPr="00865A6F">
              <w:rPr>
                <w:rFonts w:ascii="Arial Narrow" w:hAnsi="Arial Narrow" w:cs="Tahoma"/>
                <w:b/>
                <w:bCs/>
                <w:sz w:val="22"/>
                <w:szCs w:val="22"/>
              </w:rPr>
              <w:t>Iznos</w:t>
            </w:r>
          </w:p>
        </w:tc>
      </w:tr>
      <w:tr w:rsidR="00E309D8" w:rsidRPr="00865A6F" w14:paraId="6867D83C" w14:textId="77777777" w:rsidTr="003B705F">
        <w:trPr>
          <w:jc w:val="center"/>
        </w:trPr>
        <w:tc>
          <w:tcPr>
            <w:tcW w:w="5506" w:type="dxa"/>
            <w:shd w:val="clear" w:color="auto" w:fill="auto"/>
          </w:tcPr>
          <w:p w14:paraId="0A6D9D25" w14:textId="03BE7B27" w:rsidR="00E309D8" w:rsidRPr="00865A6F" w:rsidRDefault="00E309D8" w:rsidP="009F3CFC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865A6F">
              <w:rPr>
                <w:rFonts w:ascii="Arial Narrow" w:hAnsi="Arial Narrow" w:cs="Tahoma"/>
                <w:sz w:val="22"/>
                <w:szCs w:val="22"/>
              </w:rPr>
              <w:t>1.</w:t>
            </w:r>
            <w:r w:rsidR="00DA4318">
              <w:rPr>
                <w:rFonts w:ascii="Arial Narrow" w:hAnsi="Arial Narrow" w:cs="Tahoma"/>
                <w:sz w:val="22"/>
                <w:szCs w:val="22"/>
              </w:rPr>
              <w:t xml:space="preserve"> </w:t>
            </w:r>
            <w:r w:rsidR="00ED716B">
              <w:rPr>
                <w:rFonts w:ascii="Arial Narrow" w:hAnsi="Arial Narrow" w:cs="Tahoma"/>
                <w:sz w:val="22"/>
                <w:szCs w:val="22"/>
              </w:rPr>
              <w:t>B</w:t>
            </w:r>
            <w:r w:rsidRPr="00865A6F">
              <w:rPr>
                <w:rFonts w:ascii="Arial Narrow" w:hAnsi="Arial Narrow" w:cs="Tahoma"/>
                <w:sz w:val="22"/>
                <w:szCs w:val="22"/>
              </w:rPr>
              <w:t>ankovn</w:t>
            </w:r>
            <w:r w:rsidR="00ED716B">
              <w:rPr>
                <w:rFonts w:ascii="Arial Narrow" w:hAnsi="Arial Narrow" w:cs="Tahoma"/>
                <w:sz w:val="22"/>
                <w:szCs w:val="22"/>
              </w:rPr>
              <w:t>e</w:t>
            </w:r>
            <w:r w:rsidRPr="00865A6F">
              <w:rPr>
                <w:rFonts w:ascii="Arial Narrow" w:hAnsi="Arial Narrow" w:cs="Tahoma"/>
                <w:sz w:val="22"/>
                <w:szCs w:val="22"/>
              </w:rPr>
              <w:t xml:space="preserve"> uslug</w:t>
            </w:r>
            <w:r w:rsidR="00ED716B">
              <w:rPr>
                <w:rFonts w:ascii="Arial Narrow" w:hAnsi="Arial Narrow" w:cs="Tahoma"/>
                <w:sz w:val="22"/>
                <w:szCs w:val="22"/>
              </w:rPr>
              <w:t>e</w:t>
            </w:r>
          </w:p>
        </w:tc>
        <w:tc>
          <w:tcPr>
            <w:tcW w:w="2693" w:type="dxa"/>
            <w:shd w:val="clear" w:color="auto" w:fill="auto"/>
          </w:tcPr>
          <w:p w14:paraId="2A325807" w14:textId="21753F9D" w:rsidR="00E309D8" w:rsidRPr="00865A6F" w:rsidRDefault="00BD1584" w:rsidP="009F3CFC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3</w:t>
            </w:r>
            <w:r w:rsidR="00865A6F">
              <w:rPr>
                <w:rFonts w:ascii="Arial Narrow" w:hAnsi="Arial Narrow" w:cs="Tahoma"/>
                <w:sz w:val="22"/>
                <w:szCs w:val="22"/>
              </w:rPr>
              <w:t>.</w:t>
            </w:r>
            <w:r>
              <w:rPr>
                <w:rFonts w:ascii="Arial Narrow" w:hAnsi="Arial Narrow" w:cs="Tahoma"/>
                <w:sz w:val="22"/>
                <w:szCs w:val="22"/>
              </w:rPr>
              <w:t>314</w:t>
            </w:r>
            <w:r w:rsidR="00865A6F">
              <w:rPr>
                <w:rFonts w:ascii="Arial Narrow" w:hAnsi="Arial Narrow" w:cs="Tahoma"/>
                <w:sz w:val="22"/>
                <w:szCs w:val="22"/>
              </w:rPr>
              <w:t>,</w:t>
            </w:r>
            <w:r>
              <w:rPr>
                <w:rFonts w:ascii="Arial Narrow" w:hAnsi="Arial Narrow" w:cs="Tahoma"/>
                <w:sz w:val="22"/>
                <w:szCs w:val="22"/>
              </w:rPr>
              <w:t>51</w:t>
            </w:r>
          </w:p>
        </w:tc>
      </w:tr>
      <w:tr w:rsidR="00E309D8" w:rsidRPr="00865A6F" w14:paraId="5A4572F6" w14:textId="77777777" w:rsidTr="003B705F">
        <w:trPr>
          <w:jc w:val="center"/>
        </w:trPr>
        <w:tc>
          <w:tcPr>
            <w:tcW w:w="5506" w:type="dxa"/>
            <w:shd w:val="clear" w:color="auto" w:fill="auto"/>
          </w:tcPr>
          <w:p w14:paraId="72DF71E0" w14:textId="1D3E12EB" w:rsidR="00865A6F" w:rsidRPr="00865A6F" w:rsidRDefault="00E309D8" w:rsidP="007A3B06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 w:rsidRPr="00865A6F">
              <w:rPr>
                <w:rFonts w:ascii="Arial Narrow" w:hAnsi="Arial Narrow" w:cs="Tahoma"/>
                <w:sz w:val="22"/>
                <w:szCs w:val="22"/>
              </w:rPr>
              <w:t xml:space="preserve">2 </w:t>
            </w:r>
            <w:r w:rsidR="00ED716B">
              <w:rPr>
                <w:rFonts w:ascii="Arial Narrow" w:hAnsi="Arial Narrow" w:cs="Tahoma"/>
                <w:sz w:val="22"/>
                <w:szCs w:val="22"/>
              </w:rPr>
              <w:t>K</w:t>
            </w:r>
            <w:r w:rsidR="005B1969" w:rsidRPr="005B1969">
              <w:rPr>
                <w:rFonts w:ascii="Arial Narrow" w:hAnsi="Arial Narrow" w:cs="Tahoma"/>
                <w:sz w:val="22"/>
                <w:szCs w:val="22"/>
              </w:rPr>
              <w:t>njigovodstven</w:t>
            </w:r>
            <w:r w:rsidR="00ED716B">
              <w:rPr>
                <w:rFonts w:ascii="Arial Narrow" w:hAnsi="Arial Narrow" w:cs="Tahoma"/>
                <w:sz w:val="22"/>
                <w:szCs w:val="22"/>
              </w:rPr>
              <w:t>e</w:t>
            </w:r>
            <w:r w:rsidR="005B1969" w:rsidRPr="005B1969">
              <w:rPr>
                <w:rFonts w:ascii="Arial Narrow" w:hAnsi="Arial Narrow" w:cs="Tahoma"/>
                <w:sz w:val="22"/>
                <w:szCs w:val="22"/>
              </w:rPr>
              <w:t xml:space="preserve"> uslug</w:t>
            </w:r>
            <w:r w:rsidR="00ED716B">
              <w:rPr>
                <w:rFonts w:ascii="Arial Narrow" w:hAnsi="Arial Narrow" w:cs="Tahoma"/>
                <w:sz w:val="22"/>
                <w:szCs w:val="22"/>
              </w:rPr>
              <w:t>e</w:t>
            </w:r>
            <w:r w:rsidR="005B1969" w:rsidRPr="005B1969">
              <w:rPr>
                <w:rFonts w:ascii="Arial Narrow" w:hAnsi="Arial Narrow" w:cs="Tahoma"/>
                <w:sz w:val="22"/>
                <w:szCs w:val="22"/>
              </w:rPr>
              <w:t xml:space="preserve"> (sva knjiženja i usklađenja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 xml:space="preserve"> poslovnih knjiga prema Ugovoru o obavljanju knjig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>ovodstv</w:t>
            </w:r>
            <w:r w:rsidR="002009A4">
              <w:rPr>
                <w:rFonts w:ascii="Arial Narrow" w:hAnsi="Arial Narrow" w:cs="Tahoma"/>
                <w:sz w:val="22"/>
                <w:szCs w:val="22"/>
              </w:rPr>
              <w:t>e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>nih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 xml:space="preserve"> poslova</w:t>
            </w:r>
            <w:r w:rsidR="003B2B2E">
              <w:rPr>
                <w:rFonts w:ascii="Arial Narrow" w:hAnsi="Arial Narrow" w:cs="Tahoma"/>
                <w:sz w:val="22"/>
                <w:szCs w:val="22"/>
              </w:rPr>
              <w:t xml:space="preserve"> 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 xml:space="preserve">za 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 xml:space="preserve">razdoblje </w:t>
            </w:r>
            <w:r w:rsidR="00C31D2A">
              <w:rPr>
                <w:rFonts w:ascii="Arial Narrow" w:hAnsi="Arial Narrow" w:cs="Tahoma"/>
                <w:sz w:val="22"/>
                <w:szCs w:val="22"/>
              </w:rPr>
              <w:t>od</w:t>
            </w:r>
            <w:r w:rsidR="00CE6EF1">
              <w:rPr>
                <w:rFonts w:ascii="Arial Narrow" w:hAnsi="Arial Narrow" w:cs="Tahoma"/>
                <w:sz w:val="22"/>
                <w:szCs w:val="22"/>
              </w:rPr>
              <w:t xml:space="preserve"> </w:t>
            </w:r>
            <w:r w:rsidR="00036E6F">
              <w:rPr>
                <w:rFonts w:ascii="Arial Narrow" w:hAnsi="Arial Narrow" w:cs="Tahoma"/>
                <w:sz w:val="22"/>
                <w:szCs w:val="22"/>
              </w:rPr>
              <w:t>28</w:t>
            </w:r>
            <w:r w:rsidR="00CE6EF1">
              <w:rPr>
                <w:rFonts w:ascii="Arial Narrow" w:hAnsi="Arial Narrow" w:cs="Tahoma"/>
                <w:sz w:val="22"/>
                <w:szCs w:val="22"/>
              </w:rPr>
              <w:t>.</w:t>
            </w:r>
            <w:r w:rsidR="00036E6F">
              <w:rPr>
                <w:rFonts w:ascii="Arial Narrow" w:hAnsi="Arial Narrow" w:cs="Tahoma"/>
                <w:sz w:val="22"/>
                <w:szCs w:val="22"/>
              </w:rPr>
              <w:t>11</w:t>
            </w:r>
            <w:r w:rsidR="00CE6EF1">
              <w:rPr>
                <w:rFonts w:ascii="Arial Narrow" w:hAnsi="Arial Narrow" w:cs="Tahoma"/>
                <w:sz w:val="22"/>
                <w:szCs w:val="22"/>
              </w:rPr>
              <w:t>.20</w:t>
            </w:r>
            <w:r w:rsidR="00501B3E">
              <w:rPr>
                <w:rFonts w:ascii="Arial Narrow" w:hAnsi="Arial Narrow" w:cs="Tahoma"/>
                <w:sz w:val="22"/>
                <w:szCs w:val="22"/>
              </w:rPr>
              <w:t>17</w:t>
            </w:r>
            <w:r w:rsidR="00CE6EF1">
              <w:rPr>
                <w:rFonts w:ascii="Arial Narrow" w:hAnsi="Arial Narrow" w:cs="Tahoma"/>
                <w:sz w:val="22"/>
                <w:szCs w:val="22"/>
              </w:rPr>
              <w:t xml:space="preserve">. do </w:t>
            </w:r>
            <w:r w:rsidR="00C31D2A">
              <w:rPr>
                <w:rFonts w:ascii="Arial Narrow" w:hAnsi="Arial Narrow" w:cs="Tahoma"/>
                <w:sz w:val="22"/>
                <w:szCs w:val="22"/>
              </w:rPr>
              <w:t>2</w:t>
            </w:r>
            <w:r w:rsidR="00501B3E">
              <w:rPr>
                <w:rFonts w:ascii="Arial Narrow" w:hAnsi="Arial Narrow" w:cs="Tahoma"/>
                <w:sz w:val="22"/>
                <w:szCs w:val="22"/>
              </w:rPr>
              <w:t>9</w:t>
            </w:r>
            <w:r w:rsidR="00CE6EF1">
              <w:rPr>
                <w:rFonts w:ascii="Arial Narrow" w:hAnsi="Arial Narrow" w:cs="Tahoma"/>
                <w:sz w:val="22"/>
                <w:szCs w:val="22"/>
              </w:rPr>
              <w:t>.0</w:t>
            </w:r>
            <w:r w:rsidR="00C31D2A">
              <w:rPr>
                <w:rFonts w:ascii="Arial Narrow" w:hAnsi="Arial Narrow" w:cs="Tahoma"/>
                <w:sz w:val="22"/>
                <w:szCs w:val="22"/>
              </w:rPr>
              <w:t>7</w:t>
            </w:r>
            <w:r w:rsidR="00CE6EF1">
              <w:rPr>
                <w:rFonts w:ascii="Arial Narrow" w:hAnsi="Arial Narrow" w:cs="Tahoma"/>
                <w:sz w:val="22"/>
                <w:szCs w:val="22"/>
              </w:rPr>
              <w:t>.202</w:t>
            </w:r>
            <w:r w:rsidR="00501B3E">
              <w:rPr>
                <w:rFonts w:ascii="Arial Narrow" w:hAnsi="Arial Narrow" w:cs="Tahoma"/>
                <w:sz w:val="22"/>
                <w:szCs w:val="22"/>
              </w:rPr>
              <w:t>1</w:t>
            </w:r>
            <w:r w:rsidR="00CE6EF1">
              <w:rPr>
                <w:rFonts w:ascii="Arial Narrow" w:hAnsi="Arial Narrow" w:cs="Tahoma"/>
                <w:sz w:val="22"/>
                <w:szCs w:val="22"/>
              </w:rPr>
              <w:t>.</w:t>
            </w:r>
            <w:r w:rsidR="002009A4">
              <w:rPr>
                <w:rFonts w:ascii="Arial Narrow" w:hAnsi="Arial Narrow" w:cs="Tahoma"/>
                <w:sz w:val="22"/>
                <w:szCs w:val="22"/>
              </w:rPr>
              <w:t xml:space="preserve">: </w:t>
            </w:r>
            <w:r w:rsidR="0027291F">
              <w:rPr>
                <w:rFonts w:ascii="Arial Narrow" w:hAnsi="Arial Narrow" w:cs="Tahoma"/>
                <w:sz w:val="22"/>
                <w:szCs w:val="22"/>
              </w:rPr>
              <w:t>12.500,00 kn</w:t>
            </w:r>
            <w:r w:rsidR="0098121A">
              <w:rPr>
                <w:rFonts w:ascii="Arial Narrow" w:hAnsi="Arial Narrow" w:cs="Tahoma"/>
                <w:sz w:val="22"/>
                <w:szCs w:val="22"/>
              </w:rPr>
              <w:t xml:space="preserve"> + </w:t>
            </w:r>
            <w:r w:rsidR="00303C82">
              <w:rPr>
                <w:rFonts w:ascii="Arial Narrow" w:hAnsi="Arial Narrow" w:cs="Tahoma"/>
                <w:sz w:val="22"/>
                <w:szCs w:val="22"/>
              </w:rPr>
              <w:t>6</w:t>
            </w:r>
            <w:r w:rsidR="0098121A">
              <w:rPr>
                <w:rFonts w:ascii="Arial Narrow" w:hAnsi="Arial Narrow" w:cs="Tahoma"/>
                <w:sz w:val="22"/>
                <w:szCs w:val="22"/>
              </w:rPr>
              <w:t xml:space="preserve">.000,00 kn + </w:t>
            </w:r>
            <w:r w:rsidR="0027291F">
              <w:rPr>
                <w:rFonts w:ascii="Arial Narrow" w:hAnsi="Arial Narrow" w:cs="Tahoma"/>
                <w:sz w:val="22"/>
                <w:szCs w:val="22"/>
              </w:rPr>
              <w:t>19.000,00 kn)</w:t>
            </w:r>
            <w:r w:rsidR="00C729CD">
              <w:rPr>
                <w:rFonts w:ascii="Arial Narrow" w:hAnsi="Arial Narrow" w:cs="Tahoma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012096CA" w14:textId="10171654" w:rsidR="00E309D8" w:rsidRPr="00865A6F" w:rsidRDefault="00303C82" w:rsidP="009F3CFC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37.500,</w:t>
            </w:r>
            <w:r w:rsidR="0027291F">
              <w:rPr>
                <w:rFonts w:ascii="Arial Narrow" w:hAnsi="Arial Narrow" w:cs="Tahoma"/>
                <w:sz w:val="22"/>
                <w:szCs w:val="22"/>
              </w:rPr>
              <w:t>00</w:t>
            </w:r>
          </w:p>
        </w:tc>
      </w:tr>
      <w:tr w:rsidR="00E309D8" w:rsidRPr="00865A6F" w14:paraId="513A7E98" w14:textId="77777777" w:rsidTr="003B705F">
        <w:trPr>
          <w:jc w:val="center"/>
        </w:trPr>
        <w:tc>
          <w:tcPr>
            <w:tcW w:w="5506" w:type="dxa"/>
            <w:shd w:val="clear" w:color="auto" w:fill="auto"/>
          </w:tcPr>
          <w:p w14:paraId="4AA687E7" w14:textId="0A0B6A63" w:rsidR="005B1969" w:rsidRPr="00865A6F" w:rsidRDefault="005B1969" w:rsidP="00981AC6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3</w:t>
            </w:r>
            <w:r w:rsidR="00981AC6">
              <w:rPr>
                <w:rFonts w:ascii="Arial Narrow" w:hAnsi="Arial Narrow" w:cs="Tahoma"/>
                <w:sz w:val="22"/>
                <w:szCs w:val="22"/>
              </w:rPr>
              <w:t>.</w:t>
            </w:r>
            <w:r w:rsidR="00981AC6">
              <w:t xml:space="preserve"> 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>GFI za 201</w:t>
            </w:r>
            <w:r w:rsidR="00036E6F">
              <w:rPr>
                <w:rFonts w:ascii="Arial Narrow" w:hAnsi="Arial Narrow" w:cs="Tahoma"/>
                <w:sz w:val="22"/>
                <w:szCs w:val="22"/>
              </w:rPr>
              <w:t>7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>.</w:t>
            </w:r>
            <w:r w:rsidR="00036E6F">
              <w:rPr>
                <w:rFonts w:ascii="Arial Narrow" w:hAnsi="Arial Narrow" w:cs="Tahoma"/>
                <w:sz w:val="22"/>
                <w:szCs w:val="22"/>
              </w:rPr>
              <w:t>do 202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>1</w:t>
            </w:r>
            <w:r w:rsidR="00036E6F">
              <w:rPr>
                <w:rFonts w:ascii="Arial Narrow" w:hAnsi="Arial Narrow" w:cs="Tahoma"/>
                <w:sz w:val="22"/>
                <w:szCs w:val="22"/>
              </w:rPr>
              <w:t>.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 xml:space="preserve"> </w:t>
            </w:r>
            <w:r w:rsidR="00981AC6" w:rsidRPr="00981AC6">
              <w:rPr>
                <w:rFonts w:ascii="Arial Narrow" w:hAnsi="Arial Narrow" w:cs="Tahoma"/>
                <w:sz w:val="22"/>
                <w:szCs w:val="22"/>
              </w:rPr>
              <w:t>Poreznoj upravi i izrada izvješća za javnu objavu FINI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 xml:space="preserve"> (</w:t>
            </w:r>
            <w:r w:rsidR="0027291F">
              <w:rPr>
                <w:rFonts w:ascii="Arial Narrow" w:hAnsi="Arial Narrow" w:cs="Tahoma"/>
                <w:sz w:val="22"/>
                <w:szCs w:val="22"/>
              </w:rPr>
              <w:t>3</w:t>
            </w:r>
            <w:r w:rsidR="008749F6">
              <w:rPr>
                <w:rFonts w:ascii="Arial Narrow" w:hAnsi="Arial Narrow" w:cs="Tahoma"/>
                <w:sz w:val="22"/>
                <w:szCs w:val="22"/>
              </w:rPr>
              <w:t xml:space="preserve">. x 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>2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>.000,00 kn</w:t>
            </w:r>
            <w:r w:rsidR="0027291F">
              <w:rPr>
                <w:rFonts w:ascii="Arial Narrow" w:hAnsi="Arial Narrow" w:cs="Tahoma"/>
                <w:sz w:val="22"/>
                <w:szCs w:val="22"/>
              </w:rPr>
              <w:t xml:space="preserve"> i 2 x 1.000,00 kn</w:t>
            </w:r>
            <w:r w:rsidR="007A3B06">
              <w:rPr>
                <w:rFonts w:ascii="Arial Narrow" w:hAnsi="Arial Narrow" w:cs="Tahoma"/>
                <w:sz w:val="22"/>
                <w:szCs w:val="22"/>
              </w:rPr>
              <w:t xml:space="preserve"> )</w:t>
            </w:r>
          </w:p>
        </w:tc>
        <w:tc>
          <w:tcPr>
            <w:tcW w:w="2693" w:type="dxa"/>
            <w:shd w:val="clear" w:color="auto" w:fill="auto"/>
          </w:tcPr>
          <w:p w14:paraId="71B89509" w14:textId="5AE50823" w:rsidR="00E309D8" w:rsidRPr="00865A6F" w:rsidRDefault="0027291F" w:rsidP="009F3CFC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8.</w:t>
            </w:r>
            <w:r w:rsidR="00C31D2A">
              <w:rPr>
                <w:rFonts w:ascii="Arial Narrow" w:hAnsi="Arial Narrow" w:cs="Tahoma"/>
                <w:sz w:val="22"/>
                <w:szCs w:val="22"/>
              </w:rPr>
              <w:t>00</w:t>
            </w:r>
            <w:r w:rsidR="00036E6F">
              <w:rPr>
                <w:rFonts w:ascii="Arial Narrow" w:hAnsi="Arial Narrow" w:cs="Tahoma"/>
                <w:sz w:val="22"/>
                <w:szCs w:val="22"/>
              </w:rPr>
              <w:t>0</w:t>
            </w:r>
            <w:r w:rsidR="00981AC6">
              <w:rPr>
                <w:rFonts w:ascii="Arial Narrow" w:hAnsi="Arial Narrow" w:cs="Tahoma"/>
                <w:sz w:val="22"/>
                <w:szCs w:val="22"/>
              </w:rPr>
              <w:t>,00</w:t>
            </w:r>
          </w:p>
        </w:tc>
      </w:tr>
      <w:tr w:rsidR="00ED716B" w:rsidRPr="00865A6F" w14:paraId="5AC8F4EB" w14:textId="77777777" w:rsidTr="003B705F">
        <w:trPr>
          <w:jc w:val="center"/>
        </w:trPr>
        <w:tc>
          <w:tcPr>
            <w:tcW w:w="5506" w:type="dxa"/>
            <w:shd w:val="clear" w:color="auto" w:fill="auto"/>
          </w:tcPr>
          <w:p w14:paraId="289AF757" w14:textId="18B00022" w:rsidR="00ED716B" w:rsidRDefault="00ED716B" w:rsidP="00981AC6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4.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ahoma"/>
                <w:sz w:val="22"/>
                <w:szCs w:val="22"/>
              </w:rPr>
              <w:t>Analiza poslovne dokumentacije sukladno čl.221. do 223.SZ</w:t>
            </w:r>
            <w:r w:rsidR="00D04DA2">
              <w:rPr>
                <w:rFonts w:ascii="Arial Narrow" w:hAnsi="Arial Narrow" w:cs="Tahoma"/>
                <w:sz w:val="22"/>
                <w:szCs w:val="22"/>
              </w:rPr>
              <w:t xml:space="preserve"> te  izrad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>a</w:t>
            </w:r>
            <w:r w:rsidR="00D04DA2">
              <w:rPr>
                <w:rFonts w:ascii="Arial Narrow" w:hAnsi="Arial Narrow" w:cs="Tahoma"/>
                <w:sz w:val="22"/>
                <w:szCs w:val="22"/>
              </w:rPr>
              <w:t xml:space="preserve"> početne stečajne bilance</w:t>
            </w:r>
            <w:r w:rsidR="00BD1584">
              <w:rPr>
                <w:rFonts w:ascii="Arial Narrow" w:hAnsi="Arial Narrow" w:cs="Tahoma"/>
                <w:sz w:val="22"/>
                <w:szCs w:val="22"/>
              </w:rPr>
              <w:t xml:space="preserve">, izračun tražbine radnika prema SZ i </w:t>
            </w:r>
            <w:r w:rsidR="00B62DA9">
              <w:rPr>
                <w:rFonts w:ascii="Arial Narrow" w:hAnsi="Arial Narrow" w:cs="Tahoma"/>
                <w:sz w:val="22"/>
                <w:szCs w:val="22"/>
              </w:rPr>
              <w:t>Z</w:t>
            </w:r>
            <w:r w:rsidR="00BD1584">
              <w:rPr>
                <w:rFonts w:ascii="Arial Narrow" w:hAnsi="Arial Narrow" w:cs="Tahoma"/>
                <w:sz w:val="22"/>
                <w:szCs w:val="22"/>
              </w:rPr>
              <w:t>akonu o osiguranju radničkih tražbina</w:t>
            </w:r>
          </w:p>
        </w:tc>
        <w:tc>
          <w:tcPr>
            <w:tcW w:w="2693" w:type="dxa"/>
            <w:shd w:val="clear" w:color="auto" w:fill="auto"/>
          </w:tcPr>
          <w:p w14:paraId="5C0F875D" w14:textId="19ABABA5" w:rsidR="00ED716B" w:rsidRDefault="00BD1584" w:rsidP="009F3CFC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5.0</w:t>
            </w:r>
            <w:r w:rsidR="00DA4318">
              <w:rPr>
                <w:rFonts w:ascii="Arial Narrow" w:hAnsi="Arial Narrow" w:cs="Tahoma"/>
                <w:sz w:val="22"/>
                <w:szCs w:val="22"/>
              </w:rPr>
              <w:t>00,00</w:t>
            </w:r>
          </w:p>
        </w:tc>
      </w:tr>
      <w:tr w:rsidR="00B62DA9" w:rsidRPr="00865A6F" w14:paraId="69B20ADB" w14:textId="77777777" w:rsidTr="003B705F">
        <w:trPr>
          <w:jc w:val="center"/>
        </w:trPr>
        <w:tc>
          <w:tcPr>
            <w:tcW w:w="5506" w:type="dxa"/>
            <w:shd w:val="clear" w:color="auto" w:fill="auto"/>
          </w:tcPr>
          <w:p w14:paraId="2AB41940" w14:textId="42DF2F97" w:rsidR="00B62DA9" w:rsidRDefault="00B62DA9" w:rsidP="00981AC6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5. Putni trošak stečajnog upravitelja</w:t>
            </w:r>
          </w:p>
        </w:tc>
        <w:tc>
          <w:tcPr>
            <w:tcW w:w="2693" w:type="dxa"/>
            <w:shd w:val="clear" w:color="auto" w:fill="auto"/>
          </w:tcPr>
          <w:p w14:paraId="5A3977B4" w14:textId="3954CE66" w:rsidR="00B62DA9" w:rsidRDefault="00303C82" w:rsidP="009F3CFC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9.044,00</w:t>
            </w:r>
          </w:p>
        </w:tc>
      </w:tr>
      <w:tr w:rsidR="00BD1584" w:rsidRPr="00865A6F" w14:paraId="768117C1" w14:textId="77777777" w:rsidTr="003B705F">
        <w:trPr>
          <w:jc w:val="center"/>
        </w:trPr>
        <w:tc>
          <w:tcPr>
            <w:tcW w:w="5506" w:type="dxa"/>
            <w:shd w:val="clear" w:color="auto" w:fill="auto"/>
          </w:tcPr>
          <w:p w14:paraId="08ED016C" w14:textId="645F2C5A" w:rsidR="00BD1584" w:rsidRDefault="00B62DA9" w:rsidP="00981AC6">
            <w:pPr>
              <w:spacing w:line="288" w:lineRule="auto"/>
              <w:jc w:val="both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 xml:space="preserve">6. </w:t>
            </w:r>
            <w:r w:rsidR="00BD1584">
              <w:rPr>
                <w:rFonts w:ascii="Arial Narrow" w:hAnsi="Arial Narrow" w:cs="Tahoma"/>
                <w:sz w:val="22"/>
                <w:szCs w:val="22"/>
              </w:rPr>
              <w:t>Iskazani PDV-e na troškove (pod točkom 2.,3. i 4.)</w:t>
            </w:r>
          </w:p>
        </w:tc>
        <w:tc>
          <w:tcPr>
            <w:tcW w:w="2693" w:type="dxa"/>
            <w:shd w:val="clear" w:color="auto" w:fill="auto"/>
          </w:tcPr>
          <w:p w14:paraId="075C2EEE" w14:textId="2FE911FE" w:rsidR="00BD1584" w:rsidRDefault="00BD1584" w:rsidP="009F3CFC">
            <w:pPr>
              <w:spacing w:line="288" w:lineRule="auto"/>
              <w:jc w:val="right"/>
              <w:rPr>
                <w:rFonts w:ascii="Arial Narrow" w:hAnsi="Arial Narrow" w:cs="Tahoma"/>
                <w:sz w:val="22"/>
                <w:szCs w:val="22"/>
              </w:rPr>
            </w:pPr>
            <w:r>
              <w:rPr>
                <w:rFonts w:ascii="Arial Narrow" w:hAnsi="Arial Narrow" w:cs="Tahoma"/>
                <w:sz w:val="22"/>
                <w:szCs w:val="22"/>
              </w:rPr>
              <w:t>1</w:t>
            </w:r>
            <w:r w:rsidR="00303C82">
              <w:rPr>
                <w:rFonts w:ascii="Arial Narrow" w:hAnsi="Arial Narrow" w:cs="Tahoma"/>
                <w:sz w:val="22"/>
                <w:szCs w:val="22"/>
              </w:rPr>
              <w:t>2.625</w:t>
            </w:r>
            <w:r>
              <w:rPr>
                <w:rFonts w:ascii="Arial Narrow" w:hAnsi="Arial Narrow" w:cs="Tahoma"/>
                <w:sz w:val="22"/>
                <w:szCs w:val="22"/>
              </w:rPr>
              <w:t>,00</w:t>
            </w:r>
          </w:p>
        </w:tc>
      </w:tr>
      <w:tr w:rsidR="00E309D8" w:rsidRPr="00981AC6" w14:paraId="4BAD36E6" w14:textId="77777777" w:rsidTr="003B705F">
        <w:trPr>
          <w:jc w:val="center"/>
        </w:trPr>
        <w:tc>
          <w:tcPr>
            <w:tcW w:w="5506" w:type="dxa"/>
            <w:shd w:val="clear" w:color="auto" w:fill="D9D9D9" w:themeFill="background1" w:themeFillShade="D9"/>
          </w:tcPr>
          <w:p w14:paraId="4C175EAA" w14:textId="5ABB85B0" w:rsidR="00E309D8" w:rsidRPr="00981AC6" w:rsidRDefault="00B95807" w:rsidP="009F3CFC">
            <w:pPr>
              <w:spacing w:line="288" w:lineRule="auto"/>
              <w:jc w:val="both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U</w:t>
            </w:r>
            <w:r w:rsidR="00E309D8" w:rsidRPr="00981AC6"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kupno troškovi </w:t>
            </w:r>
            <w:r w:rsidR="00DF60B7">
              <w:rPr>
                <w:rFonts w:ascii="Arial Narrow" w:hAnsi="Arial Narrow" w:cs="Tahoma"/>
                <w:b/>
                <w:bCs/>
                <w:sz w:val="22"/>
                <w:szCs w:val="22"/>
              </w:rPr>
              <w:t>(1</w:t>
            </w:r>
            <w:r w:rsidR="00B62DA9">
              <w:rPr>
                <w:rFonts w:ascii="Arial Narrow" w:hAnsi="Arial Narrow" w:cs="Tahoma"/>
                <w:b/>
                <w:bCs/>
                <w:sz w:val="22"/>
                <w:szCs w:val="22"/>
              </w:rPr>
              <w:t>. – 5.</w:t>
            </w:r>
            <w:r w:rsidR="00DF60B7">
              <w:rPr>
                <w:rFonts w:ascii="Arial Narrow" w:hAnsi="Arial Narrow" w:cs="Tahoma"/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7978A9B" w14:textId="1286CAF3" w:rsidR="00E309D8" w:rsidRPr="00981AC6" w:rsidRDefault="00434002" w:rsidP="009F3CFC">
            <w:pPr>
              <w:spacing w:line="288" w:lineRule="auto"/>
              <w:jc w:val="right"/>
              <w:rPr>
                <w:rFonts w:ascii="Arial Narrow" w:hAnsi="Arial Narrow" w:cs="Tahoma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Tahoma"/>
                <w:b/>
                <w:bCs/>
                <w:sz w:val="22"/>
                <w:szCs w:val="22"/>
              </w:rPr>
              <w:t>75.483,51</w:t>
            </w:r>
          </w:p>
        </w:tc>
      </w:tr>
      <w:bookmarkEnd w:id="7"/>
    </w:tbl>
    <w:p w14:paraId="4F1FE02F" w14:textId="1CE5892E" w:rsidR="00E309D8" w:rsidRDefault="00E309D8" w:rsidP="00E309D8">
      <w:pPr>
        <w:spacing w:line="288" w:lineRule="auto"/>
        <w:jc w:val="both"/>
        <w:rPr>
          <w:rFonts w:asciiTheme="minorHAnsi" w:hAnsiTheme="minorHAnsi" w:cs="Tahoma"/>
        </w:rPr>
      </w:pPr>
    </w:p>
    <w:p w14:paraId="57AE21AE" w14:textId="382A389B" w:rsidR="003715FD" w:rsidRDefault="008E3810" w:rsidP="00E309D8">
      <w:pPr>
        <w:autoSpaceDN w:val="0"/>
        <w:spacing w:line="288" w:lineRule="auto"/>
        <w:jc w:val="both"/>
        <w:rPr>
          <w:rFonts w:ascii="Arial Narrow" w:hAnsi="Arial Narrow" w:cs="Tahoma"/>
        </w:rPr>
      </w:pPr>
      <w:bookmarkStart w:id="8" w:name="_Hlk101866007"/>
      <w:bookmarkStart w:id="9" w:name="_Hlk76642511"/>
      <w:r>
        <w:rPr>
          <w:rFonts w:ascii="Arial Narrow" w:hAnsi="Arial Narrow" w:cs="Tahoma"/>
        </w:rPr>
        <w:t>Prikazani s</w:t>
      </w:r>
      <w:r w:rsidR="00A203EF">
        <w:rPr>
          <w:rFonts w:ascii="Arial Narrow" w:hAnsi="Arial Narrow" w:cs="Tahoma"/>
        </w:rPr>
        <w:t xml:space="preserve">tvarno </w:t>
      </w:r>
      <w:r w:rsidR="00E87FB0">
        <w:rPr>
          <w:rFonts w:ascii="Arial Narrow" w:hAnsi="Arial Narrow" w:cs="Tahoma"/>
        </w:rPr>
        <w:t xml:space="preserve">nastali troškovi stečajnog postupka </w:t>
      </w:r>
      <w:r w:rsidR="00A203EF">
        <w:rPr>
          <w:rFonts w:ascii="Arial Narrow" w:hAnsi="Arial Narrow" w:cs="Tahoma"/>
        </w:rPr>
        <w:t xml:space="preserve">koji predstavljaju </w:t>
      </w:r>
      <w:r w:rsidR="00E87FB0">
        <w:rPr>
          <w:rFonts w:ascii="Arial Narrow" w:hAnsi="Arial Narrow" w:cs="Tahoma"/>
        </w:rPr>
        <w:t xml:space="preserve">indirektni trošak unovčenja </w:t>
      </w:r>
      <w:r w:rsidR="00B95807">
        <w:rPr>
          <w:rFonts w:ascii="Arial Narrow" w:hAnsi="Arial Narrow" w:cs="Tahoma"/>
        </w:rPr>
        <w:t xml:space="preserve">(točka 1. – </w:t>
      </w:r>
      <w:r w:rsidR="00303C82">
        <w:rPr>
          <w:rFonts w:ascii="Arial Narrow" w:hAnsi="Arial Narrow" w:cs="Tahoma"/>
        </w:rPr>
        <w:t xml:space="preserve"> 6</w:t>
      </w:r>
      <w:r w:rsidR="00B95807">
        <w:rPr>
          <w:rFonts w:ascii="Arial Narrow" w:hAnsi="Arial Narrow" w:cs="Tahoma"/>
        </w:rPr>
        <w:t>.</w:t>
      </w:r>
      <w:r>
        <w:rPr>
          <w:rFonts w:ascii="Arial Narrow" w:hAnsi="Arial Narrow" w:cs="Tahoma"/>
        </w:rPr>
        <w:t xml:space="preserve"> Tabela 3.</w:t>
      </w:r>
      <w:r w:rsidR="00B95807">
        <w:rPr>
          <w:rFonts w:ascii="Arial Narrow" w:hAnsi="Arial Narrow" w:cs="Tahoma"/>
        </w:rPr>
        <w:t>)</w:t>
      </w:r>
      <w:r w:rsidR="00D52DF8">
        <w:rPr>
          <w:rFonts w:ascii="Arial Narrow" w:hAnsi="Arial Narrow" w:cs="Tahoma"/>
        </w:rPr>
        <w:t xml:space="preserve"> </w:t>
      </w:r>
      <w:r w:rsidR="00A203EF">
        <w:rPr>
          <w:rFonts w:ascii="Arial Narrow" w:hAnsi="Arial Narrow" w:cs="Tahoma"/>
        </w:rPr>
        <w:t>sastoje se od</w:t>
      </w:r>
      <w:r w:rsidR="003715FD">
        <w:rPr>
          <w:rFonts w:ascii="Arial Narrow" w:hAnsi="Arial Narrow" w:cs="Tahoma"/>
        </w:rPr>
        <w:t>:</w:t>
      </w:r>
    </w:p>
    <w:p w14:paraId="46CA773D" w14:textId="77777777" w:rsidR="00F3567F" w:rsidRDefault="00F3567F" w:rsidP="00E309D8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p w14:paraId="41A5B47F" w14:textId="53500BDA" w:rsidR="003715FD" w:rsidRDefault="003715FD" w:rsidP="00E309D8">
      <w:pPr>
        <w:autoSpaceDN w:val="0"/>
        <w:spacing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a/</w:t>
      </w:r>
      <w:r w:rsidR="00A203EF">
        <w:rPr>
          <w:rFonts w:ascii="Arial Narrow" w:hAnsi="Arial Narrow" w:cs="Tahoma"/>
        </w:rPr>
        <w:t xml:space="preserve"> </w:t>
      </w:r>
      <w:r w:rsidR="005C7252">
        <w:rPr>
          <w:rFonts w:ascii="Arial Narrow" w:hAnsi="Arial Narrow" w:cs="Tahoma"/>
        </w:rPr>
        <w:t xml:space="preserve"> </w:t>
      </w:r>
      <w:r w:rsidR="0042750B">
        <w:rPr>
          <w:rFonts w:ascii="Arial Narrow" w:hAnsi="Arial Narrow" w:cs="Tahoma"/>
        </w:rPr>
        <w:t>N</w:t>
      </w:r>
      <w:r w:rsidR="00D52DF8">
        <w:rPr>
          <w:rFonts w:ascii="Arial Narrow" w:hAnsi="Arial Narrow" w:cs="Tahoma"/>
        </w:rPr>
        <w:t>aknad</w:t>
      </w:r>
      <w:r w:rsidR="00303C82">
        <w:rPr>
          <w:rFonts w:ascii="Arial Narrow" w:hAnsi="Arial Narrow" w:cs="Tahoma"/>
        </w:rPr>
        <w:t>a</w:t>
      </w:r>
      <w:r w:rsidR="00D52DF8">
        <w:rPr>
          <w:rFonts w:ascii="Arial Narrow" w:hAnsi="Arial Narrow" w:cs="Tahoma"/>
        </w:rPr>
        <w:t xml:space="preserve"> banke (</w:t>
      </w:r>
      <w:r w:rsidR="00AF73E6">
        <w:rPr>
          <w:rFonts w:ascii="Arial Narrow" w:hAnsi="Arial Narrow" w:cs="Tahoma"/>
        </w:rPr>
        <w:t>PBZ</w:t>
      </w:r>
      <w:r w:rsidR="00D52DF8">
        <w:rPr>
          <w:rFonts w:ascii="Arial Narrow" w:hAnsi="Arial Narrow" w:cs="Tahoma"/>
        </w:rPr>
        <w:t xml:space="preserve"> d.d.) za otvaranje i vođenje računa </w:t>
      </w:r>
      <w:r w:rsidR="00303C82">
        <w:rPr>
          <w:rFonts w:ascii="Arial Narrow" w:hAnsi="Arial Narrow" w:cs="Tahoma"/>
        </w:rPr>
        <w:t>(Analitička kartica Banke)</w:t>
      </w:r>
      <w:r w:rsidR="00F3567F">
        <w:rPr>
          <w:rFonts w:ascii="Arial Narrow" w:hAnsi="Arial Narrow" w:cs="Tahoma"/>
        </w:rPr>
        <w:t xml:space="preserve"> u iznosu 3.314,51 kn.</w:t>
      </w:r>
    </w:p>
    <w:p w14:paraId="5B49C57D" w14:textId="77777777" w:rsidR="00F3567F" w:rsidRDefault="00F3567F" w:rsidP="00E309D8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p w14:paraId="5E28F3F2" w14:textId="58A63C46" w:rsidR="0042750B" w:rsidRDefault="003715FD" w:rsidP="00E309D8">
      <w:pPr>
        <w:autoSpaceDN w:val="0"/>
        <w:spacing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b/</w:t>
      </w:r>
      <w:r w:rsidR="005C7252">
        <w:rPr>
          <w:rFonts w:ascii="Arial Narrow" w:hAnsi="Arial Narrow" w:cs="Tahoma"/>
        </w:rPr>
        <w:t xml:space="preserve"> </w:t>
      </w:r>
      <w:r w:rsidR="0042750B">
        <w:rPr>
          <w:rFonts w:ascii="Arial Narrow" w:hAnsi="Arial Narrow" w:cs="Tahoma"/>
        </w:rPr>
        <w:t>K</w:t>
      </w:r>
      <w:r w:rsidR="00D52DF8">
        <w:rPr>
          <w:rFonts w:ascii="Arial Narrow" w:hAnsi="Arial Narrow" w:cs="Tahoma"/>
        </w:rPr>
        <w:t>njigovodstven</w:t>
      </w:r>
      <w:r w:rsidR="00303C82">
        <w:rPr>
          <w:rFonts w:ascii="Arial Narrow" w:hAnsi="Arial Narrow" w:cs="Tahoma"/>
        </w:rPr>
        <w:t>a</w:t>
      </w:r>
      <w:r w:rsidR="00D52DF8">
        <w:rPr>
          <w:rFonts w:ascii="Arial Narrow" w:hAnsi="Arial Narrow" w:cs="Tahoma"/>
        </w:rPr>
        <w:t xml:space="preserve"> uslug</w:t>
      </w:r>
      <w:r w:rsidR="00303C82">
        <w:rPr>
          <w:rFonts w:ascii="Arial Narrow" w:hAnsi="Arial Narrow" w:cs="Tahoma"/>
        </w:rPr>
        <w:t>a</w:t>
      </w:r>
      <w:r w:rsidR="00D52DF8">
        <w:rPr>
          <w:rFonts w:ascii="Arial Narrow" w:hAnsi="Arial Narrow" w:cs="Tahoma"/>
        </w:rPr>
        <w:t xml:space="preserve"> prema Ugovoru o obavljanju knjigovodstvenih </w:t>
      </w:r>
      <w:r w:rsidR="0042750B">
        <w:rPr>
          <w:rFonts w:ascii="Arial Narrow" w:hAnsi="Arial Narrow" w:cs="Tahoma"/>
        </w:rPr>
        <w:t xml:space="preserve">poslova </w:t>
      </w:r>
      <w:r w:rsidR="00D52DF8">
        <w:rPr>
          <w:rFonts w:ascii="Arial Narrow" w:hAnsi="Arial Narrow" w:cs="Tahoma"/>
        </w:rPr>
        <w:t>koj</w:t>
      </w:r>
      <w:r w:rsidR="0042750B">
        <w:rPr>
          <w:rFonts w:ascii="Arial Narrow" w:hAnsi="Arial Narrow" w:cs="Tahoma"/>
        </w:rPr>
        <w:t xml:space="preserve">a </w:t>
      </w:r>
      <w:r w:rsidR="00D52DF8">
        <w:rPr>
          <w:rFonts w:ascii="Arial Narrow" w:hAnsi="Arial Narrow" w:cs="Tahoma"/>
        </w:rPr>
        <w:t>obuhvaća</w:t>
      </w:r>
      <w:r w:rsidR="00A83BF5">
        <w:rPr>
          <w:rFonts w:ascii="Arial Narrow" w:hAnsi="Arial Narrow" w:cs="Tahoma"/>
        </w:rPr>
        <w:t xml:space="preserve">: </w:t>
      </w:r>
      <w:r w:rsidR="00D52DF8">
        <w:rPr>
          <w:rFonts w:ascii="Arial Narrow" w:hAnsi="Arial Narrow" w:cs="Tahoma"/>
        </w:rPr>
        <w:t xml:space="preserve">sređivanje i usklađenje poslovnih knjiga stečajnog dužnika </w:t>
      </w:r>
      <w:r w:rsidR="00A83BF5">
        <w:rPr>
          <w:rFonts w:ascii="Arial Narrow" w:hAnsi="Arial Narrow" w:cs="Tahoma"/>
        </w:rPr>
        <w:t xml:space="preserve">prema utvrđenim stvarnim vrijednostima imovine i obveza i mjesečni </w:t>
      </w:r>
      <w:r w:rsidR="00A83BF5">
        <w:rPr>
          <w:rFonts w:ascii="Arial Narrow" w:hAnsi="Arial Narrow" w:cs="Tahoma"/>
        </w:rPr>
        <w:lastRenderedPageBreak/>
        <w:t>iznos</w:t>
      </w:r>
      <w:r w:rsidR="006C238D">
        <w:rPr>
          <w:rFonts w:ascii="Arial Narrow" w:hAnsi="Arial Narrow" w:cs="Tahoma"/>
        </w:rPr>
        <w:t xml:space="preserve"> </w:t>
      </w:r>
      <w:proofErr w:type="spellStart"/>
      <w:r w:rsidR="0042750B">
        <w:rPr>
          <w:rFonts w:ascii="Arial Narrow" w:hAnsi="Arial Narrow" w:cs="Tahoma"/>
        </w:rPr>
        <w:t>knjig</w:t>
      </w:r>
      <w:proofErr w:type="spellEnd"/>
      <w:r w:rsidR="0042750B">
        <w:rPr>
          <w:rFonts w:ascii="Arial Narrow" w:hAnsi="Arial Narrow" w:cs="Tahoma"/>
        </w:rPr>
        <w:t xml:space="preserve">. usluge </w:t>
      </w:r>
      <w:r w:rsidR="006C238D">
        <w:rPr>
          <w:rFonts w:ascii="Arial Narrow" w:hAnsi="Arial Narrow" w:cs="Tahoma"/>
        </w:rPr>
        <w:t>= 37.500,00 kn (</w:t>
      </w:r>
      <w:r w:rsidR="00A83BF5">
        <w:rPr>
          <w:rFonts w:ascii="Arial Narrow" w:hAnsi="Arial Narrow" w:cs="Tahoma"/>
        </w:rPr>
        <w:t xml:space="preserve">1.000,00 kn </w:t>
      </w:r>
      <w:r w:rsidR="006C238D">
        <w:rPr>
          <w:rFonts w:ascii="Arial Narrow" w:hAnsi="Arial Narrow" w:cs="Tahoma"/>
        </w:rPr>
        <w:t xml:space="preserve">mj. </w:t>
      </w:r>
      <w:r w:rsidR="00A83BF5">
        <w:rPr>
          <w:rFonts w:ascii="Arial Narrow" w:hAnsi="Arial Narrow" w:cs="Tahoma"/>
        </w:rPr>
        <w:t>+ PDV</w:t>
      </w:r>
      <w:r w:rsidR="00523E92">
        <w:rPr>
          <w:rFonts w:ascii="Arial Narrow" w:hAnsi="Arial Narrow" w:cs="Tahoma"/>
        </w:rPr>
        <w:t xml:space="preserve"> </w:t>
      </w:r>
      <w:r w:rsidR="00303C82">
        <w:rPr>
          <w:rFonts w:ascii="Arial Narrow" w:hAnsi="Arial Narrow" w:cs="Tahoma"/>
        </w:rPr>
        <w:t xml:space="preserve">od 01.01.2019. do </w:t>
      </w:r>
      <w:r w:rsidR="006C238D">
        <w:rPr>
          <w:rFonts w:ascii="Arial Narrow" w:hAnsi="Arial Narrow" w:cs="Tahoma"/>
        </w:rPr>
        <w:t>31.07.2021. i 500,00 kn mj. + PDV od 12.mj./2017. do 12.mj./2018.</w:t>
      </w:r>
      <w:r w:rsidR="00A83BF5">
        <w:rPr>
          <w:rFonts w:ascii="Arial Narrow" w:hAnsi="Arial Narrow" w:cs="Tahoma"/>
        </w:rPr>
        <w:t>)</w:t>
      </w:r>
      <w:r>
        <w:rPr>
          <w:rFonts w:ascii="Arial Narrow" w:hAnsi="Arial Narrow" w:cs="Tahoma"/>
        </w:rPr>
        <w:t xml:space="preserve">, </w:t>
      </w:r>
      <w:r w:rsidR="00A83BF5">
        <w:rPr>
          <w:rFonts w:ascii="Arial Narrow" w:hAnsi="Arial Narrow" w:cs="Tahoma"/>
        </w:rPr>
        <w:t>izrad</w:t>
      </w:r>
      <w:r w:rsidR="006C238D">
        <w:rPr>
          <w:rFonts w:ascii="Arial Narrow" w:hAnsi="Arial Narrow" w:cs="Tahoma"/>
        </w:rPr>
        <w:t>a</w:t>
      </w:r>
      <w:r w:rsidR="00A83BF5">
        <w:rPr>
          <w:rFonts w:ascii="Arial Narrow" w:hAnsi="Arial Narrow" w:cs="Tahoma"/>
        </w:rPr>
        <w:t xml:space="preserve"> GFI za 201</w:t>
      </w:r>
      <w:r w:rsidR="008749F6">
        <w:rPr>
          <w:rFonts w:ascii="Arial Narrow" w:hAnsi="Arial Narrow" w:cs="Tahoma"/>
        </w:rPr>
        <w:t>7</w:t>
      </w:r>
      <w:r w:rsidR="00A83BF5">
        <w:rPr>
          <w:rFonts w:ascii="Arial Narrow" w:hAnsi="Arial Narrow" w:cs="Tahoma"/>
        </w:rPr>
        <w:t>.</w:t>
      </w:r>
      <w:r w:rsidR="008749F6">
        <w:rPr>
          <w:rFonts w:ascii="Arial Narrow" w:hAnsi="Arial Narrow" w:cs="Tahoma"/>
        </w:rPr>
        <w:t>,2018.,2019.</w:t>
      </w:r>
      <w:r w:rsidR="006C238D">
        <w:rPr>
          <w:rFonts w:ascii="Arial Narrow" w:hAnsi="Arial Narrow" w:cs="Tahoma"/>
        </w:rPr>
        <w:t>,</w:t>
      </w:r>
      <w:r w:rsidR="008749F6">
        <w:rPr>
          <w:rFonts w:ascii="Arial Narrow" w:hAnsi="Arial Narrow" w:cs="Tahoma"/>
        </w:rPr>
        <w:t xml:space="preserve"> 2020. </w:t>
      </w:r>
      <w:r w:rsidR="006C238D">
        <w:rPr>
          <w:rFonts w:ascii="Arial Narrow" w:hAnsi="Arial Narrow" w:cs="Tahoma"/>
        </w:rPr>
        <w:t xml:space="preserve"> i 2021. uz</w:t>
      </w:r>
      <w:r w:rsidR="00A83BF5">
        <w:rPr>
          <w:rFonts w:ascii="Arial Narrow" w:hAnsi="Arial Narrow" w:cs="Tahoma"/>
        </w:rPr>
        <w:t xml:space="preserve"> trošak Fine za javnu objavu </w:t>
      </w:r>
      <w:r w:rsidR="006C238D">
        <w:rPr>
          <w:rFonts w:ascii="Arial Narrow" w:hAnsi="Arial Narrow" w:cs="Tahoma"/>
        </w:rPr>
        <w:t xml:space="preserve">= 8.000,00 kn </w:t>
      </w:r>
      <w:r w:rsidR="00A83BF5">
        <w:rPr>
          <w:rFonts w:ascii="Arial Narrow" w:hAnsi="Arial Narrow" w:cs="Tahoma"/>
        </w:rPr>
        <w:t xml:space="preserve">te </w:t>
      </w:r>
      <w:r>
        <w:rPr>
          <w:rFonts w:ascii="Arial Narrow" w:hAnsi="Arial Narrow" w:cs="Tahoma"/>
        </w:rPr>
        <w:t>financijsk</w:t>
      </w:r>
      <w:r w:rsidR="006C238D">
        <w:rPr>
          <w:rFonts w:ascii="Arial Narrow" w:hAnsi="Arial Narrow" w:cs="Tahoma"/>
        </w:rPr>
        <w:t>a</w:t>
      </w:r>
      <w:r>
        <w:rPr>
          <w:rFonts w:ascii="Arial Narrow" w:hAnsi="Arial Narrow" w:cs="Tahoma"/>
        </w:rPr>
        <w:t xml:space="preserve"> </w:t>
      </w:r>
      <w:r w:rsidR="00A83BF5">
        <w:rPr>
          <w:rFonts w:ascii="Arial Narrow" w:hAnsi="Arial Narrow" w:cs="Tahoma"/>
        </w:rPr>
        <w:t>analiz</w:t>
      </w:r>
      <w:r w:rsidR="006C238D">
        <w:rPr>
          <w:rFonts w:ascii="Arial Narrow" w:hAnsi="Arial Narrow" w:cs="Tahoma"/>
        </w:rPr>
        <w:t>a</w:t>
      </w:r>
      <w:r w:rsidR="00A83BF5">
        <w:rPr>
          <w:rFonts w:ascii="Arial Narrow" w:hAnsi="Arial Narrow" w:cs="Tahoma"/>
        </w:rPr>
        <w:t xml:space="preserve"> poslovne dokumentacije </w:t>
      </w:r>
      <w:r w:rsidR="006C238D">
        <w:rPr>
          <w:rFonts w:ascii="Arial Narrow" w:hAnsi="Arial Narrow" w:cs="Tahoma"/>
        </w:rPr>
        <w:t>za početnu stečajnu bilancu = 5.000,00 kn</w:t>
      </w:r>
      <w:r w:rsidR="008E3810">
        <w:rPr>
          <w:rFonts w:ascii="Arial Narrow" w:hAnsi="Arial Narrow" w:cs="Tahoma"/>
        </w:rPr>
        <w:t xml:space="preserve"> (</w:t>
      </w:r>
      <w:r w:rsidR="006C238D">
        <w:rPr>
          <w:rFonts w:ascii="Arial Narrow" w:hAnsi="Arial Narrow" w:cs="Tahoma"/>
        </w:rPr>
        <w:t>izdani</w:t>
      </w:r>
      <w:r w:rsidR="008E3810">
        <w:rPr>
          <w:rFonts w:ascii="Arial Narrow" w:hAnsi="Arial Narrow" w:cs="Tahoma"/>
        </w:rPr>
        <w:t xml:space="preserve"> račun</w:t>
      </w:r>
      <w:r w:rsidR="00FD0F75">
        <w:rPr>
          <w:rFonts w:ascii="Arial Narrow" w:hAnsi="Arial Narrow" w:cs="Tahoma"/>
        </w:rPr>
        <w:t>i za knjigovodstvenu uslugu)</w:t>
      </w:r>
      <w:r w:rsidR="00F3567F">
        <w:rPr>
          <w:rFonts w:ascii="Arial Narrow" w:hAnsi="Arial Narrow" w:cs="Tahoma"/>
        </w:rPr>
        <w:t>.</w:t>
      </w:r>
    </w:p>
    <w:p w14:paraId="7C632EBB" w14:textId="77777777" w:rsidR="00F3567F" w:rsidRDefault="00F3567F" w:rsidP="00E309D8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p w14:paraId="4C824094" w14:textId="317A53E6" w:rsidR="00577276" w:rsidRDefault="00303C82" w:rsidP="00E309D8">
      <w:pPr>
        <w:autoSpaceDN w:val="0"/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Tahoma"/>
        </w:rPr>
        <w:t xml:space="preserve">c/ </w:t>
      </w:r>
      <w:r w:rsidR="0042750B">
        <w:rPr>
          <w:rFonts w:ascii="Arial Narrow" w:hAnsi="Arial Narrow" w:cs="Tahoma"/>
        </w:rPr>
        <w:t>P</w:t>
      </w:r>
      <w:r>
        <w:rPr>
          <w:rFonts w:ascii="Arial Narrow" w:hAnsi="Arial Narrow" w:cs="Tahoma"/>
        </w:rPr>
        <w:t>utni trošak stečajnog upravitelja</w:t>
      </w:r>
      <w:r w:rsidR="0042750B">
        <w:rPr>
          <w:rFonts w:ascii="Arial Narrow" w:hAnsi="Arial Narrow" w:cs="Tahoma"/>
        </w:rPr>
        <w:t xml:space="preserve"> koji ne spada u direktni trošak unovčenja u ukupnom iznosu od 9.044,00 kn, a temelji se na </w:t>
      </w:r>
      <w:r w:rsidR="0042750B">
        <w:rPr>
          <w:rFonts w:ascii="Arial Narrow" w:hAnsi="Arial Narrow" w:cs="Arial"/>
        </w:rPr>
        <w:t>putnim nalozima na relaciji Varaždin – Split – Varaždin:</w:t>
      </w:r>
    </w:p>
    <w:p w14:paraId="3CF15AA6" w14:textId="4F365939" w:rsidR="0042750B" w:rsidRDefault="0042750B" w:rsidP="00E309D8">
      <w:pPr>
        <w:autoSpaceDN w:val="0"/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1. </w:t>
      </w:r>
      <w:r w:rsidRPr="005D0C21">
        <w:rPr>
          <w:rFonts w:ascii="Arial Narrow" w:hAnsi="Arial Narrow" w:cs="Arial"/>
          <w:u w:val="single"/>
        </w:rPr>
        <w:t xml:space="preserve">za dan </w:t>
      </w:r>
      <w:r w:rsidR="00D45180" w:rsidRPr="005D0C21">
        <w:rPr>
          <w:rFonts w:ascii="Arial Narrow" w:hAnsi="Arial Narrow" w:cs="Arial"/>
          <w:u w:val="single"/>
        </w:rPr>
        <w:t>07.02. i 08.02.2018</w:t>
      </w:r>
      <w:r w:rsidR="00D45180">
        <w:rPr>
          <w:rFonts w:ascii="Arial Narrow" w:hAnsi="Arial Narrow" w:cs="Arial"/>
        </w:rPr>
        <w:t>.: očevid sa vještakom građevne struke radi procjene vrijednosti stečajne mase u iznosu od 2.386,00 kn:</w:t>
      </w:r>
    </w:p>
    <w:p w14:paraId="144FF91A" w14:textId="5D22B013" w:rsidR="00D45180" w:rsidRDefault="00D45180" w:rsidP="00D45180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- 492 km x 2 = 984 km x 2,00 kn = 1.968,00 kn</w:t>
      </w:r>
    </w:p>
    <w:p w14:paraId="5B140BE6" w14:textId="03CFE813" w:rsidR="00D45180" w:rsidRDefault="00D45180" w:rsidP="00D45180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cestarina: 2 x 28,00 kn 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181,00 kn (Zg-St/St-Zg) = 418,00 kn;</w:t>
      </w:r>
    </w:p>
    <w:p w14:paraId="20405AEA" w14:textId="5A06C0AC" w:rsidR="00D45180" w:rsidRDefault="00D45180" w:rsidP="00E309D8">
      <w:pPr>
        <w:autoSpaceDN w:val="0"/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2. </w:t>
      </w:r>
      <w:r w:rsidRPr="005D0C21">
        <w:rPr>
          <w:rFonts w:ascii="Arial Narrow" w:hAnsi="Arial Narrow" w:cs="Arial"/>
          <w:u w:val="single"/>
        </w:rPr>
        <w:t>za dan 27.03.2018</w:t>
      </w:r>
      <w:r>
        <w:rPr>
          <w:rFonts w:ascii="Arial Narrow" w:hAnsi="Arial Narrow" w:cs="Arial"/>
        </w:rPr>
        <w:t>.: ispitno i izvještajno ročište u ovom stečajnom postupku pred Trgovačkim sudom u Splitu u iznosu od 2.295,00 kn:</w:t>
      </w:r>
    </w:p>
    <w:p w14:paraId="33202D19" w14:textId="6FE00901" w:rsidR="004A4220" w:rsidRDefault="004A4220" w:rsidP="004A4220">
      <w:pPr>
        <w:spacing w:line="288" w:lineRule="auto"/>
        <w:jc w:val="both"/>
        <w:rPr>
          <w:rFonts w:ascii="Arial Narrow" w:hAnsi="Arial Narrow" w:cs="Arial"/>
        </w:rPr>
      </w:pPr>
      <w:bookmarkStart w:id="10" w:name="_Hlk104390898"/>
      <w:r>
        <w:rPr>
          <w:rFonts w:ascii="Arial Narrow" w:hAnsi="Arial Narrow" w:cs="Arial"/>
        </w:rPr>
        <w:t>- 492 km x 2 = 984 km x 2,00 kn = 1.968,00 kn</w:t>
      </w:r>
    </w:p>
    <w:p w14:paraId="746EE195" w14:textId="11606AD5" w:rsidR="004A4220" w:rsidRDefault="004A4220" w:rsidP="004A4220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cestarina: 2 x 21,90 kn 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141,60 kn (Zg-St/St-Zg) = 327,00 kn</w:t>
      </w:r>
      <w:bookmarkEnd w:id="10"/>
      <w:r>
        <w:rPr>
          <w:rFonts w:ascii="Arial Narrow" w:hAnsi="Arial Narrow" w:cs="Arial"/>
        </w:rPr>
        <w:t>;</w:t>
      </w:r>
    </w:p>
    <w:p w14:paraId="3AEF38C2" w14:textId="5CCE494A" w:rsidR="004A4220" w:rsidRDefault="004A4220" w:rsidP="004A4220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3. </w:t>
      </w:r>
      <w:r w:rsidRPr="005D0C21">
        <w:rPr>
          <w:rFonts w:ascii="Arial Narrow" w:hAnsi="Arial Narrow" w:cs="Arial"/>
          <w:u w:val="single"/>
        </w:rPr>
        <w:t>za dan 11.05.2018</w:t>
      </w:r>
      <w:r>
        <w:rPr>
          <w:rFonts w:ascii="Arial Narrow" w:hAnsi="Arial Narrow" w:cs="Arial"/>
        </w:rPr>
        <w:t xml:space="preserve">.: sastanak sa zakupnikom Novo </w:t>
      </w:r>
      <w:proofErr w:type="spellStart"/>
      <w:r>
        <w:rPr>
          <w:rFonts w:ascii="Arial Narrow" w:hAnsi="Arial Narrow" w:cs="Arial"/>
        </w:rPr>
        <w:t>Novente</w:t>
      </w:r>
      <w:proofErr w:type="spellEnd"/>
      <w:r>
        <w:rPr>
          <w:rFonts w:ascii="Arial Narrow" w:hAnsi="Arial Narrow" w:cs="Arial"/>
        </w:rPr>
        <w:t xml:space="preserve"> d.o.o. Split u Gornjem Muću i sastanak kod Luka d.d. Split radi rješavanja neocarinjene robe u iznosu od 2.295,00 kn:</w:t>
      </w:r>
    </w:p>
    <w:p w14:paraId="7947FF4F" w14:textId="77777777" w:rsidR="004A4220" w:rsidRDefault="004A4220" w:rsidP="004A4220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- 492 km x 2 = 984 km x 2,00 kn = 1.968,00 kn</w:t>
      </w:r>
    </w:p>
    <w:p w14:paraId="70DE7CC3" w14:textId="58446D1F" w:rsidR="004A4220" w:rsidRDefault="004A4220" w:rsidP="004A4220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cestarina: 2 x 21,90 kn 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141,60 kn (Zg-St/St-Zg) = 327,00 kn i</w:t>
      </w:r>
    </w:p>
    <w:p w14:paraId="541B20B7" w14:textId="0C729732" w:rsidR="004A4220" w:rsidRDefault="004A4220" w:rsidP="004A4220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4. </w:t>
      </w:r>
      <w:r w:rsidRPr="005D0C21">
        <w:rPr>
          <w:rFonts w:ascii="Arial Narrow" w:hAnsi="Arial Narrow" w:cs="Arial"/>
          <w:u w:val="single"/>
        </w:rPr>
        <w:t>za dan 19.06.2020</w:t>
      </w:r>
      <w:r>
        <w:rPr>
          <w:rFonts w:ascii="Arial Narrow" w:hAnsi="Arial Narrow" w:cs="Arial"/>
        </w:rPr>
        <w:t xml:space="preserve">.: ročište u stečajnom postupku </w:t>
      </w:r>
      <w:r w:rsidR="005D0C21">
        <w:rPr>
          <w:rFonts w:ascii="Arial Narrow" w:hAnsi="Arial Narrow" w:cs="Arial"/>
        </w:rPr>
        <w:t>pred Trgovačkim sudom u Splitu radi donošenja odluke o daljnjim radnjama unovčenja imovine i nastavaka sudskih (parničnih i ovršnih) postupaka u iznosu od 2.068,00 kn:</w:t>
      </w:r>
    </w:p>
    <w:p w14:paraId="22A83341" w14:textId="77777777" w:rsidR="005D0C21" w:rsidRDefault="005D0C21" w:rsidP="005D0C21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- 492 km x 2 = 984 km x 2,00 kn = 1.968,00 kn</w:t>
      </w:r>
    </w:p>
    <w:p w14:paraId="50621317" w14:textId="4FC9C0E3" w:rsidR="005D0C21" w:rsidRDefault="005D0C21" w:rsidP="005D0C21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cestarina: 2 x 21,90 kn  (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-Zg/Zg-</w:t>
      </w:r>
      <w:proofErr w:type="spellStart"/>
      <w:r>
        <w:rPr>
          <w:rFonts w:ascii="Arial Narrow" w:hAnsi="Arial Narrow" w:cs="Arial"/>
        </w:rPr>
        <w:t>Vž</w:t>
      </w:r>
      <w:proofErr w:type="spellEnd"/>
      <w:r>
        <w:rPr>
          <w:rFonts w:ascii="Arial Narrow" w:hAnsi="Arial Narrow" w:cs="Arial"/>
        </w:rPr>
        <w:t>) i 2 x 141,60 kn (Zg-St/St-Zg) = 327,00 kn</w:t>
      </w:r>
      <w:r w:rsidR="00827AD3">
        <w:rPr>
          <w:rFonts w:ascii="Arial Narrow" w:hAnsi="Arial Narrow" w:cs="Arial"/>
        </w:rPr>
        <w:t xml:space="preserve"> i </w:t>
      </w:r>
      <w:r>
        <w:rPr>
          <w:rFonts w:ascii="Arial Narrow" w:hAnsi="Arial Narrow" w:cs="Arial"/>
        </w:rPr>
        <w:t>½ dnevnice</w:t>
      </w:r>
      <w:r w:rsidR="00827AD3">
        <w:rPr>
          <w:rFonts w:ascii="Arial Narrow" w:hAnsi="Arial Narrow" w:cs="Arial"/>
        </w:rPr>
        <w:t xml:space="preserve"> =</w:t>
      </w:r>
      <w:r>
        <w:rPr>
          <w:rFonts w:ascii="Arial Narrow" w:hAnsi="Arial Narrow" w:cs="Arial"/>
        </w:rPr>
        <w:t xml:space="preserve"> 100,00 kn.</w:t>
      </w:r>
    </w:p>
    <w:p w14:paraId="1B492B7A" w14:textId="77777777" w:rsidR="008749F6" w:rsidRDefault="008749F6" w:rsidP="00E309D8">
      <w:pPr>
        <w:autoSpaceDN w:val="0"/>
        <w:spacing w:line="288" w:lineRule="auto"/>
        <w:jc w:val="both"/>
        <w:rPr>
          <w:rFonts w:ascii="Arial Narrow" w:hAnsi="Arial Narrow" w:cs="Tahoma"/>
        </w:rPr>
      </w:pPr>
    </w:p>
    <w:bookmarkEnd w:id="8"/>
    <w:bookmarkEnd w:id="9"/>
    <w:p w14:paraId="68855444" w14:textId="7870547F" w:rsidR="001277AE" w:rsidRDefault="008749F6" w:rsidP="00C928B1">
      <w:pPr>
        <w:spacing w:line="288" w:lineRule="auto"/>
        <w:jc w:val="both"/>
        <w:rPr>
          <w:rFonts w:ascii="Arial Narrow" w:hAnsi="Arial Narrow" w:cs="Arial"/>
        </w:rPr>
      </w:pPr>
      <w:r w:rsidRPr="00434002">
        <w:rPr>
          <w:rFonts w:ascii="Arial Narrow" w:hAnsi="Arial Narrow" w:cs="Arial"/>
          <w:u w:val="single"/>
        </w:rPr>
        <w:t>Primjenom postotka od 3</w:t>
      </w:r>
      <w:r w:rsidR="00321E3F" w:rsidRPr="00434002">
        <w:rPr>
          <w:rFonts w:ascii="Arial Narrow" w:hAnsi="Arial Narrow" w:cs="Arial"/>
          <w:u w:val="single"/>
        </w:rPr>
        <w:t xml:space="preserve">6,21 </w:t>
      </w:r>
      <w:r w:rsidRPr="00434002">
        <w:rPr>
          <w:rFonts w:ascii="Arial Narrow" w:hAnsi="Arial Narrow" w:cs="Arial"/>
          <w:u w:val="single"/>
        </w:rPr>
        <w:t>%</w:t>
      </w:r>
      <w:r w:rsidR="00321E3F" w:rsidRPr="00434002">
        <w:rPr>
          <w:rFonts w:ascii="Arial Narrow" w:hAnsi="Arial Narrow" w:cs="Arial"/>
          <w:u w:val="single"/>
        </w:rPr>
        <w:t xml:space="preserve">  na ukupan iznos nastalih troškova </w:t>
      </w:r>
      <w:r w:rsidR="00434002" w:rsidRPr="00434002">
        <w:rPr>
          <w:rFonts w:ascii="Arial Narrow" w:hAnsi="Arial Narrow" w:cs="Arial"/>
          <w:u w:val="single"/>
        </w:rPr>
        <w:t xml:space="preserve">stečajnog postupka iz Tabele 3. </w:t>
      </w:r>
      <w:r w:rsidR="00321E3F" w:rsidRPr="00434002">
        <w:rPr>
          <w:rFonts w:ascii="Arial Narrow" w:hAnsi="Arial Narrow" w:cs="Arial"/>
          <w:u w:val="single"/>
        </w:rPr>
        <w:t xml:space="preserve">od </w:t>
      </w:r>
      <w:r w:rsidR="00434002" w:rsidRPr="00434002">
        <w:rPr>
          <w:rFonts w:ascii="Arial Narrow" w:hAnsi="Arial Narrow" w:cs="Arial"/>
          <w:u w:val="single"/>
        </w:rPr>
        <w:t xml:space="preserve"> 75.483,51 kn</w:t>
      </w:r>
      <w:r w:rsidR="00C44640" w:rsidRPr="00434002">
        <w:rPr>
          <w:rFonts w:ascii="Arial Narrow" w:hAnsi="Arial Narrow" w:cs="Arial"/>
          <w:u w:val="single"/>
        </w:rPr>
        <w:t xml:space="preserve"> dolazi se do iznosa od</w:t>
      </w:r>
      <w:r w:rsidRPr="00434002">
        <w:rPr>
          <w:rFonts w:ascii="Arial Narrow" w:hAnsi="Arial Narrow" w:cs="Arial"/>
          <w:u w:val="single"/>
        </w:rPr>
        <w:t xml:space="preserve"> </w:t>
      </w:r>
      <w:r w:rsidR="00434002" w:rsidRPr="00434002">
        <w:rPr>
          <w:rFonts w:ascii="Arial Narrow" w:hAnsi="Arial Narrow" w:cs="Arial"/>
          <w:b/>
          <w:bCs/>
          <w:u w:val="single"/>
        </w:rPr>
        <w:t>27.332,58 kn</w:t>
      </w:r>
      <w:r w:rsidRPr="00434002">
        <w:rPr>
          <w:rFonts w:ascii="Arial Narrow" w:hAnsi="Arial Narrow" w:cs="Arial"/>
          <w:u w:val="single"/>
        </w:rPr>
        <w:t xml:space="preserve"> sa kojim </w:t>
      </w:r>
      <w:r w:rsidR="00C44640" w:rsidRPr="00434002">
        <w:rPr>
          <w:rFonts w:ascii="Arial Narrow" w:hAnsi="Arial Narrow" w:cs="Arial"/>
          <w:u w:val="single"/>
        </w:rPr>
        <w:t xml:space="preserve">unovčena nekretnina odnosno </w:t>
      </w:r>
      <w:proofErr w:type="spellStart"/>
      <w:r w:rsidR="00C44640" w:rsidRPr="00434002">
        <w:rPr>
          <w:rFonts w:ascii="Arial Narrow" w:hAnsi="Arial Narrow" w:cs="Arial"/>
          <w:u w:val="single"/>
        </w:rPr>
        <w:t>r</w:t>
      </w:r>
      <w:r w:rsidRPr="00434002">
        <w:rPr>
          <w:rFonts w:ascii="Arial Narrow" w:hAnsi="Arial Narrow" w:cs="Arial"/>
          <w:u w:val="single"/>
        </w:rPr>
        <w:t>azlučni</w:t>
      </w:r>
      <w:proofErr w:type="spellEnd"/>
      <w:r w:rsidRPr="00434002">
        <w:rPr>
          <w:rFonts w:ascii="Arial Narrow" w:hAnsi="Arial Narrow" w:cs="Arial"/>
          <w:u w:val="single"/>
        </w:rPr>
        <w:t xml:space="preserve"> vjerovnik </w:t>
      </w:r>
      <w:r w:rsidR="00AF73E6" w:rsidRPr="00434002">
        <w:rPr>
          <w:rFonts w:ascii="Arial Narrow" w:hAnsi="Arial Narrow" w:cs="Arial"/>
          <w:u w:val="single"/>
        </w:rPr>
        <w:t xml:space="preserve">RAZMJERNO </w:t>
      </w:r>
      <w:r w:rsidRPr="00434002">
        <w:rPr>
          <w:rFonts w:ascii="Arial Narrow" w:hAnsi="Arial Narrow" w:cs="Arial"/>
          <w:u w:val="single"/>
        </w:rPr>
        <w:t>učestvuje u podmir</w:t>
      </w:r>
      <w:r w:rsidR="00C44640" w:rsidRPr="00434002">
        <w:rPr>
          <w:rFonts w:ascii="Arial Narrow" w:hAnsi="Arial Narrow" w:cs="Arial"/>
          <w:u w:val="single"/>
        </w:rPr>
        <w:t>enju s</w:t>
      </w:r>
      <w:r w:rsidRPr="00434002">
        <w:rPr>
          <w:rFonts w:ascii="Arial Narrow" w:hAnsi="Arial Narrow" w:cs="Arial"/>
          <w:u w:val="single"/>
        </w:rPr>
        <w:t>tvarno nastalih troškova ovog stečajnog postupka</w:t>
      </w:r>
      <w:r w:rsidR="00434002" w:rsidRPr="00434002">
        <w:rPr>
          <w:rFonts w:ascii="Arial Narrow" w:hAnsi="Arial Narrow" w:cs="Arial"/>
          <w:u w:val="single"/>
        </w:rPr>
        <w:t xml:space="preserve"> kao indirektnih troškova unovčenja</w:t>
      </w:r>
      <w:r w:rsidRPr="008749F6">
        <w:rPr>
          <w:rFonts w:ascii="Arial Narrow" w:hAnsi="Arial Narrow" w:cs="Arial"/>
        </w:rPr>
        <w:t>.</w:t>
      </w:r>
    </w:p>
    <w:p w14:paraId="7E8484A0" w14:textId="3CE0FAC4" w:rsidR="008749F6" w:rsidRDefault="008749F6" w:rsidP="00C928B1">
      <w:pPr>
        <w:spacing w:line="288" w:lineRule="auto"/>
        <w:jc w:val="both"/>
        <w:rPr>
          <w:rFonts w:ascii="Arial Narrow" w:hAnsi="Arial Narrow" w:cs="Arial"/>
        </w:rPr>
      </w:pPr>
    </w:p>
    <w:p w14:paraId="77CCECB1" w14:textId="041A32D8" w:rsidR="00285255" w:rsidRPr="00D15445" w:rsidRDefault="0046741D" w:rsidP="00C928B1">
      <w:pPr>
        <w:spacing w:line="288" w:lineRule="auto"/>
        <w:jc w:val="both"/>
        <w:rPr>
          <w:rFonts w:ascii="Arial Narrow" w:hAnsi="Arial Narrow" w:cs="Arial"/>
          <w:b/>
          <w:bCs/>
        </w:rPr>
      </w:pPr>
      <w:r w:rsidRPr="00285255">
        <w:rPr>
          <w:rFonts w:ascii="Arial Narrow" w:hAnsi="Arial Narrow" w:cs="Arial"/>
          <w:b/>
          <w:bCs/>
          <w:i/>
          <w:iCs/>
        </w:rPr>
        <w:t xml:space="preserve">Slijedom </w:t>
      </w:r>
      <w:r w:rsidR="00645B9D" w:rsidRPr="00285255">
        <w:rPr>
          <w:rFonts w:ascii="Arial Narrow" w:hAnsi="Arial Narrow" w:cs="Arial"/>
          <w:b/>
          <w:bCs/>
          <w:i/>
          <w:iCs/>
        </w:rPr>
        <w:t xml:space="preserve">danog obračuna troškova unovčenja predmeta </w:t>
      </w:r>
      <w:proofErr w:type="spellStart"/>
      <w:r w:rsidR="00645B9D" w:rsidRPr="00285255">
        <w:rPr>
          <w:rFonts w:ascii="Arial Narrow" w:hAnsi="Arial Narrow" w:cs="Arial"/>
          <w:b/>
          <w:bCs/>
          <w:i/>
          <w:iCs/>
        </w:rPr>
        <w:t>razlučnog</w:t>
      </w:r>
      <w:proofErr w:type="spellEnd"/>
      <w:r w:rsidR="00645B9D" w:rsidRPr="00285255">
        <w:rPr>
          <w:rFonts w:ascii="Arial Narrow" w:hAnsi="Arial Narrow" w:cs="Arial"/>
          <w:b/>
          <w:bCs/>
          <w:i/>
          <w:iCs/>
        </w:rPr>
        <w:t xml:space="preserve"> prava prema čl. 254. st.3. SZ, </w:t>
      </w:r>
      <w:r w:rsidR="00645B9D" w:rsidRPr="00D15445">
        <w:rPr>
          <w:rFonts w:ascii="Arial Narrow" w:hAnsi="Arial Narrow" w:cs="Arial"/>
          <w:b/>
          <w:bCs/>
          <w:i/>
          <w:iCs/>
          <w:u w:val="single"/>
        </w:rPr>
        <w:t xml:space="preserve">ukupni troškovi </w:t>
      </w:r>
      <w:r w:rsidR="007A1DD5">
        <w:rPr>
          <w:rFonts w:ascii="Arial Narrow" w:hAnsi="Arial Narrow" w:cs="Arial"/>
          <w:b/>
          <w:bCs/>
          <w:i/>
          <w:iCs/>
          <w:u w:val="single"/>
        </w:rPr>
        <w:t xml:space="preserve">unovčenja </w:t>
      </w:r>
      <w:r w:rsidR="00645B9D" w:rsidRPr="00D15445">
        <w:rPr>
          <w:rFonts w:ascii="Arial Narrow" w:hAnsi="Arial Narrow" w:cs="Arial"/>
          <w:b/>
          <w:bCs/>
          <w:i/>
          <w:iCs/>
          <w:u w:val="single"/>
        </w:rPr>
        <w:t>(direktni i indirektni) koji terete unovčen</w:t>
      </w:r>
      <w:r w:rsidR="007A1DD5">
        <w:rPr>
          <w:rFonts w:ascii="Arial Narrow" w:hAnsi="Arial Narrow" w:cs="Arial"/>
          <w:b/>
          <w:bCs/>
          <w:i/>
          <w:iCs/>
          <w:u w:val="single"/>
        </w:rPr>
        <w:t>u</w:t>
      </w:r>
      <w:r w:rsidR="00645B9D" w:rsidRPr="00D15445">
        <w:rPr>
          <w:rFonts w:ascii="Arial Narrow" w:hAnsi="Arial Narrow" w:cs="Arial"/>
          <w:b/>
          <w:bCs/>
          <w:i/>
          <w:iCs/>
          <w:u w:val="single"/>
        </w:rPr>
        <w:t xml:space="preserve"> nekretnin</w:t>
      </w:r>
      <w:r w:rsidR="007A1DD5">
        <w:rPr>
          <w:rFonts w:ascii="Arial Narrow" w:hAnsi="Arial Narrow" w:cs="Arial"/>
          <w:b/>
          <w:bCs/>
          <w:i/>
          <w:iCs/>
          <w:u w:val="single"/>
        </w:rPr>
        <w:t xml:space="preserve">u Gornji Muć </w:t>
      </w:r>
      <w:r w:rsidR="00645B9D" w:rsidRPr="00D15445">
        <w:rPr>
          <w:rFonts w:ascii="Arial Narrow" w:hAnsi="Arial Narrow" w:cs="Arial"/>
          <w:b/>
          <w:bCs/>
          <w:i/>
          <w:iCs/>
          <w:u w:val="single"/>
        </w:rPr>
        <w:t xml:space="preserve">iznose ukupno </w:t>
      </w:r>
      <w:r w:rsidR="00D15445" w:rsidRPr="00D15445">
        <w:rPr>
          <w:rFonts w:ascii="Arial Narrow" w:hAnsi="Arial Narrow" w:cs="Arial"/>
          <w:b/>
          <w:bCs/>
          <w:i/>
          <w:iCs/>
          <w:u w:val="single"/>
        </w:rPr>
        <w:t>1</w:t>
      </w:r>
      <w:r w:rsidR="00B531BF">
        <w:rPr>
          <w:rFonts w:ascii="Arial Narrow" w:hAnsi="Arial Narrow" w:cs="Arial"/>
          <w:b/>
          <w:bCs/>
          <w:i/>
          <w:iCs/>
          <w:u w:val="single"/>
        </w:rPr>
        <w:t>67.981,15</w:t>
      </w:r>
      <w:r w:rsidR="00D15445" w:rsidRPr="00D15445">
        <w:rPr>
          <w:rFonts w:ascii="Arial Narrow" w:hAnsi="Arial Narrow" w:cs="Arial"/>
          <w:b/>
          <w:bCs/>
          <w:i/>
          <w:iCs/>
          <w:u w:val="single"/>
        </w:rPr>
        <w:t xml:space="preserve"> </w:t>
      </w:r>
      <w:r w:rsidR="00645B9D" w:rsidRPr="00D15445">
        <w:rPr>
          <w:rFonts w:ascii="Arial Narrow" w:hAnsi="Arial Narrow" w:cs="Arial"/>
          <w:b/>
          <w:bCs/>
          <w:i/>
          <w:iCs/>
          <w:u w:val="single"/>
        </w:rPr>
        <w:t>kn</w:t>
      </w:r>
      <w:r w:rsidR="00645B9D" w:rsidRPr="00285255">
        <w:rPr>
          <w:rFonts w:ascii="Arial Narrow" w:hAnsi="Arial Narrow" w:cs="Arial"/>
          <w:b/>
          <w:bCs/>
          <w:i/>
          <w:iCs/>
        </w:rPr>
        <w:t xml:space="preserve"> </w:t>
      </w:r>
      <w:r w:rsidR="00645B9D" w:rsidRPr="00D15445">
        <w:rPr>
          <w:rFonts w:ascii="Arial Narrow" w:hAnsi="Arial Narrow" w:cs="Arial"/>
          <w:b/>
          <w:bCs/>
          <w:i/>
          <w:iCs/>
        </w:rPr>
        <w:t xml:space="preserve">(direktni trošak = </w:t>
      </w:r>
      <w:r w:rsidR="001D5E65" w:rsidRPr="001D5E65">
        <w:rPr>
          <w:rFonts w:ascii="Arial Narrow" w:hAnsi="Arial Narrow" w:cs="Tahoma"/>
          <w:b/>
          <w:bCs/>
          <w:i/>
          <w:iCs/>
        </w:rPr>
        <w:t>14</w:t>
      </w:r>
      <w:r w:rsidR="00B531BF">
        <w:rPr>
          <w:rFonts w:ascii="Arial Narrow" w:hAnsi="Arial Narrow" w:cs="Tahoma"/>
          <w:b/>
          <w:bCs/>
          <w:i/>
          <w:iCs/>
        </w:rPr>
        <w:t>0.648,57</w:t>
      </w:r>
      <w:r w:rsidR="001D5E65" w:rsidRPr="001D5E65">
        <w:rPr>
          <w:rFonts w:ascii="Arial Narrow" w:hAnsi="Arial Narrow" w:cs="Tahoma"/>
          <w:b/>
          <w:bCs/>
          <w:i/>
          <w:iCs/>
        </w:rPr>
        <w:t xml:space="preserve"> kn</w:t>
      </w:r>
      <w:r w:rsidR="00645B9D" w:rsidRPr="00D15445">
        <w:rPr>
          <w:rFonts w:ascii="Arial Narrow" w:hAnsi="Arial Narrow" w:cs="Tahoma"/>
          <w:b/>
          <w:bCs/>
          <w:i/>
          <w:iCs/>
        </w:rPr>
        <w:t xml:space="preserve"> + indirektni </w:t>
      </w:r>
      <w:r w:rsidR="00285255" w:rsidRPr="00D15445">
        <w:rPr>
          <w:rFonts w:ascii="Arial Narrow" w:hAnsi="Arial Narrow" w:cs="Tahoma"/>
          <w:b/>
          <w:bCs/>
          <w:i/>
          <w:iCs/>
        </w:rPr>
        <w:t>t</w:t>
      </w:r>
      <w:r w:rsidR="00645B9D" w:rsidRPr="00D15445">
        <w:rPr>
          <w:rFonts w:ascii="Arial Narrow" w:hAnsi="Arial Narrow" w:cs="Tahoma"/>
          <w:b/>
          <w:bCs/>
          <w:i/>
          <w:iCs/>
        </w:rPr>
        <w:t xml:space="preserve">rošak = </w:t>
      </w:r>
      <w:r w:rsidR="00434002" w:rsidRPr="00D15445">
        <w:rPr>
          <w:rFonts w:ascii="Arial Narrow" w:hAnsi="Arial Narrow" w:cs="Tahoma"/>
          <w:b/>
          <w:bCs/>
          <w:i/>
          <w:iCs/>
        </w:rPr>
        <w:t>27.332,58</w:t>
      </w:r>
      <w:r w:rsidR="00285255" w:rsidRPr="00D15445">
        <w:rPr>
          <w:rFonts w:ascii="Arial Narrow" w:hAnsi="Arial Narrow" w:cs="Arial"/>
          <w:b/>
          <w:bCs/>
          <w:i/>
          <w:iCs/>
        </w:rPr>
        <w:t xml:space="preserve"> kn).</w:t>
      </w:r>
    </w:p>
    <w:p w14:paraId="45CE919C" w14:textId="77777777" w:rsidR="00285255" w:rsidRDefault="00285255" w:rsidP="00C928B1">
      <w:pPr>
        <w:spacing w:line="288" w:lineRule="auto"/>
        <w:jc w:val="both"/>
        <w:rPr>
          <w:rFonts w:ascii="Arial Narrow" w:hAnsi="Arial Narrow" w:cs="Arial"/>
        </w:rPr>
      </w:pPr>
    </w:p>
    <w:p w14:paraId="4107AB25" w14:textId="242682F9" w:rsidR="004D42C7" w:rsidRDefault="00285255" w:rsidP="00C928B1">
      <w:pPr>
        <w:spacing w:line="288" w:lineRule="auto"/>
        <w:jc w:val="both"/>
        <w:rPr>
          <w:rFonts w:ascii="Arial Narrow" w:hAnsi="Arial Narrow"/>
        </w:rPr>
      </w:pPr>
      <w:r>
        <w:rPr>
          <w:rFonts w:ascii="Arial Narrow" w:hAnsi="Arial Narrow" w:cs="Arial"/>
        </w:rPr>
        <w:t xml:space="preserve">Umanjenjem iznosa </w:t>
      </w:r>
      <w:proofErr w:type="spellStart"/>
      <w:r>
        <w:rPr>
          <w:rFonts w:ascii="Arial Narrow" w:hAnsi="Arial Narrow" w:cs="Arial"/>
        </w:rPr>
        <w:t>kupovnine</w:t>
      </w:r>
      <w:proofErr w:type="spellEnd"/>
      <w:r w:rsidR="0001369E">
        <w:rPr>
          <w:rFonts w:ascii="Arial Narrow" w:hAnsi="Arial Narrow" w:cs="Arial"/>
        </w:rPr>
        <w:t xml:space="preserve"> </w:t>
      </w:r>
      <w:r w:rsidR="007A1DD5">
        <w:rPr>
          <w:rFonts w:ascii="Arial Narrow" w:hAnsi="Arial Narrow" w:cs="Arial"/>
        </w:rPr>
        <w:t xml:space="preserve">za diobu stečajne mase od </w:t>
      </w:r>
      <w:r>
        <w:rPr>
          <w:rFonts w:ascii="Arial Narrow" w:hAnsi="Arial Narrow" w:cs="Arial"/>
        </w:rPr>
        <w:t>1.</w:t>
      </w:r>
      <w:r w:rsidR="0044365C">
        <w:rPr>
          <w:rFonts w:ascii="Arial Narrow" w:hAnsi="Arial Narrow" w:cs="Arial"/>
        </w:rPr>
        <w:t>4</w:t>
      </w:r>
      <w:r w:rsidR="007A1DD5">
        <w:rPr>
          <w:rFonts w:ascii="Arial Narrow" w:hAnsi="Arial Narrow" w:cs="Arial"/>
        </w:rPr>
        <w:t>09.080,</w:t>
      </w:r>
      <w:r>
        <w:rPr>
          <w:rFonts w:ascii="Arial Narrow" w:hAnsi="Arial Narrow" w:cs="Arial"/>
        </w:rPr>
        <w:t>00 kn za troškove unovčenja nekretnin</w:t>
      </w:r>
      <w:r w:rsidR="00D15445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kao predmeta </w:t>
      </w:r>
      <w:proofErr w:type="spellStart"/>
      <w:r>
        <w:rPr>
          <w:rFonts w:ascii="Arial Narrow" w:hAnsi="Arial Narrow" w:cs="Arial"/>
        </w:rPr>
        <w:t>razlučnog</w:t>
      </w:r>
      <w:proofErr w:type="spellEnd"/>
      <w:r>
        <w:rPr>
          <w:rFonts w:ascii="Arial Narrow" w:hAnsi="Arial Narrow" w:cs="Arial"/>
        </w:rPr>
        <w:t xml:space="preserve"> prava </w:t>
      </w:r>
      <w:r w:rsidR="001B2E46">
        <w:rPr>
          <w:rFonts w:ascii="Arial Narrow" w:hAnsi="Arial Narrow" w:cs="Arial"/>
        </w:rPr>
        <w:t xml:space="preserve">u iznosu </w:t>
      </w:r>
      <w:r>
        <w:rPr>
          <w:rFonts w:ascii="Arial Narrow" w:hAnsi="Arial Narrow" w:cs="Arial"/>
        </w:rPr>
        <w:t xml:space="preserve">od </w:t>
      </w:r>
      <w:r w:rsidR="00D15445">
        <w:rPr>
          <w:rFonts w:ascii="Arial Narrow" w:hAnsi="Arial Narrow" w:cs="Arial"/>
        </w:rPr>
        <w:t>1</w:t>
      </w:r>
      <w:r w:rsidR="007946B2">
        <w:rPr>
          <w:rFonts w:ascii="Arial Narrow" w:hAnsi="Arial Narrow" w:cs="Arial"/>
        </w:rPr>
        <w:t>72.778,15</w:t>
      </w:r>
      <w:r w:rsidR="00D1544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kn </w:t>
      </w:r>
      <w:r w:rsidR="007A1DD5">
        <w:rPr>
          <w:rFonts w:ascii="Arial Narrow" w:hAnsi="Arial Narrow" w:cs="Arial"/>
        </w:rPr>
        <w:t xml:space="preserve">dolazi se do iznosa od </w:t>
      </w:r>
      <w:r w:rsidR="00C1397F" w:rsidRPr="00C1397F">
        <w:rPr>
          <w:rFonts w:ascii="Arial Narrow" w:hAnsi="Arial Narrow" w:cs="Arial"/>
          <w:b/>
          <w:bCs/>
          <w:u w:val="single"/>
        </w:rPr>
        <w:t>1.</w:t>
      </w:r>
      <w:r w:rsidR="007946B2">
        <w:rPr>
          <w:rFonts w:ascii="Arial Narrow" w:hAnsi="Arial Narrow" w:cs="Arial"/>
          <w:b/>
          <w:bCs/>
          <w:u w:val="single"/>
        </w:rPr>
        <w:t>2</w:t>
      </w:r>
      <w:r w:rsidR="00B531BF">
        <w:rPr>
          <w:rFonts w:ascii="Arial Narrow" w:hAnsi="Arial Narrow" w:cs="Arial"/>
          <w:b/>
          <w:bCs/>
          <w:u w:val="single"/>
        </w:rPr>
        <w:t>41.098</w:t>
      </w:r>
      <w:r w:rsidR="007946B2">
        <w:rPr>
          <w:rFonts w:ascii="Arial Narrow" w:hAnsi="Arial Narrow" w:cs="Arial"/>
          <w:b/>
          <w:bCs/>
          <w:u w:val="single"/>
        </w:rPr>
        <w:t xml:space="preserve">,85 </w:t>
      </w:r>
      <w:r w:rsidR="00C1397F" w:rsidRPr="00C1397F">
        <w:rPr>
          <w:rFonts w:ascii="Arial Narrow" w:hAnsi="Arial Narrow" w:cs="Arial"/>
          <w:b/>
          <w:bCs/>
          <w:u w:val="single"/>
        </w:rPr>
        <w:t>kn</w:t>
      </w:r>
      <w:r w:rsidR="00C1397F">
        <w:rPr>
          <w:rFonts w:ascii="Arial Narrow" w:hAnsi="Arial Narrow" w:cs="Arial"/>
        </w:rPr>
        <w:t xml:space="preserve"> </w:t>
      </w:r>
      <w:r w:rsidRPr="00E84915">
        <w:rPr>
          <w:rFonts w:ascii="Arial Narrow" w:hAnsi="Arial Narrow" w:cs="Arial"/>
          <w:b/>
          <w:bCs/>
        </w:rPr>
        <w:t xml:space="preserve">za namirenje tražbine </w:t>
      </w:r>
      <w:proofErr w:type="spellStart"/>
      <w:r w:rsidR="004D42C7" w:rsidRPr="00E84915">
        <w:rPr>
          <w:rFonts w:ascii="Arial Narrow" w:hAnsi="Arial Narrow" w:cs="Arial"/>
          <w:b/>
          <w:bCs/>
        </w:rPr>
        <w:t>razlučnog</w:t>
      </w:r>
      <w:proofErr w:type="spellEnd"/>
      <w:r w:rsidR="004D42C7" w:rsidRPr="00E84915">
        <w:rPr>
          <w:rFonts w:ascii="Arial Narrow" w:hAnsi="Arial Narrow" w:cs="Arial"/>
          <w:b/>
          <w:bCs/>
        </w:rPr>
        <w:t xml:space="preserve"> vjerovnika </w:t>
      </w:r>
      <w:r w:rsidR="00FE6B6F" w:rsidRPr="00FE6B6F">
        <w:rPr>
          <w:rFonts w:ascii="Arial Narrow" w:hAnsi="Arial Narrow" w:cs="Arial"/>
          <w:b/>
          <w:bCs/>
        </w:rPr>
        <w:t>H-ABDUCO d.o.o. Zagreb, Radnička cesta 41,</w:t>
      </w:r>
      <w:r w:rsidR="00C1397F">
        <w:rPr>
          <w:rFonts w:ascii="Arial Narrow" w:hAnsi="Arial Narrow" w:cs="Arial"/>
          <w:b/>
          <w:bCs/>
        </w:rPr>
        <w:t xml:space="preserve"> </w:t>
      </w:r>
      <w:r w:rsidR="002A7548" w:rsidRPr="00E84915">
        <w:rPr>
          <w:rFonts w:ascii="Arial Narrow" w:hAnsi="Arial Narrow"/>
          <w:b/>
          <w:bCs/>
        </w:rPr>
        <w:t xml:space="preserve">OIB: </w:t>
      </w:r>
      <w:r w:rsidR="00FE6B6F">
        <w:rPr>
          <w:rFonts w:ascii="Arial Narrow" w:hAnsi="Arial Narrow"/>
          <w:b/>
          <w:bCs/>
        </w:rPr>
        <w:t>13667298928</w:t>
      </w:r>
      <w:r w:rsidR="004D42C7" w:rsidRPr="00E84915">
        <w:rPr>
          <w:rFonts w:ascii="Arial Narrow" w:hAnsi="Arial Narrow"/>
        </w:rPr>
        <w:t xml:space="preserve"> kao prvo upisanog </w:t>
      </w:r>
      <w:proofErr w:type="spellStart"/>
      <w:r w:rsidR="004D42C7" w:rsidRPr="00E84915">
        <w:rPr>
          <w:rFonts w:ascii="Arial Narrow" w:hAnsi="Arial Narrow"/>
        </w:rPr>
        <w:t>razlučnog</w:t>
      </w:r>
      <w:proofErr w:type="spellEnd"/>
      <w:r w:rsidR="004D42C7" w:rsidRPr="00E84915">
        <w:rPr>
          <w:rFonts w:ascii="Arial Narrow" w:hAnsi="Arial Narrow"/>
        </w:rPr>
        <w:t xml:space="preserve"> vjerovnika na </w:t>
      </w:r>
      <w:r w:rsidR="00D15445">
        <w:rPr>
          <w:rFonts w:ascii="Arial Narrow" w:hAnsi="Arial Narrow"/>
        </w:rPr>
        <w:t>unovčenoj nekretnini Gornji Muć.</w:t>
      </w:r>
    </w:p>
    <w:p w14:paraId="7C5931C7" w14:textId="77777777" w:rsidR="00234E8A" w:rsidRDefault="00234E8A" w:rsidP="002C0253">
      <w:pPr>
        <w:spacing w:line="288" w:lineRule="auto"/>
        <w:jc w:val="center"/>
        <w:rPr>
          <w:rFonts w:ascii="Arial Narrow" w:hAnsi="Arial Narrow" w:cs="Arial"/>
        </w:rPr>
      </w:pPr>
    </w:p>
    <w:p w14:paraId="2FF2E2A0" w14:textId="494F255D" w:rsidR="00F77547" w:rsidRDefault="00F77547" w:rsidP="002C0253">
      <w:pPr>
        <w:spacing w:line="288" w:lineRule="auto"/>
        <w:jc w:val="center"/>
        <w:rPr>
          <w:rFonts w:ascii="Arial Narrow" w:hAnsi="Arial Narrow" w:cs="Arial"/>
        </w:rPr>
      </w:pPr>
      <w:r w:rsidRPr="00F77547">
        <w:rPr>
          <w:rFonts w:ascii="Arial Narrow" w:hAnsi="Arial Narrow" w:cs="Arial"/>
        </w:rPr>
        <w:t>***</w:t>
      </w:r>
    </w:p>
    <w:p w14:paraId="1AB9F2F6" w14:textId="6537DF6E" w:rsidR="006A0587" w:rsidRDefault="00F77547" w:rsidP="00C928B1">
      <w:pPr>
        <w:spacing w:line="288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U</w:t>
      </w:r>
      <w:r w:rsidR="004D42C7">
        <w:rPr>
          <w:rFonts w:ascii="Arial Narrow" w:hAnsi="Arial Narrow" w:cs="Arial"/>
        </w:rPr>
        <w:t xml:space="preserve"> svrhu provedbe diobe </w:t>
      </w:r>
      <w:r w:rsidR="006A0587">
        <w:rPr>
          <w:rFonts w:ascii="Arial Narrow" w:hAnsi="Arial Narrow" w:cs="Arial"/>
        </w:rPr>
        <w:t xml:space="preserve">stečajne mase iz </w:t>
      </w:r>
      <w:proofErr w:type="spellStart"/>
      <w:r w:rsidR="006A0587">
        <w:rPr>
          <w:rFonts w:ascii="Arial Narrow" w:hAnsi="Arial Narrow" w:cs="Arial"/>
        </w:rPr>
        <w:t>kupovnine</w:t>
      </w:r>
      <w:proofErr w:type="spellEnd"/>
      <w:r w:rsidR="006A0587">
        <w:rPr>
          <w:rFonts w:ascii="Arial Narrow" w:hAnsi="Arial Narrow" w:cs="Arial"/>
        </w:rPr>
        <w:t xml:space="preserve"> ostvarene unovčenjem nekretnin</w:t>
      </w:r>
      <w:r w:rsidR="00D15445">
        <w:rPr>
          <w:rFonts w:ascii="Arial Narrow" w:hAnsi="Arial Narrow" w:cs="Arial"/>
        </w:rPr>
        <w:t>e Gornji Muć</w:t>
      </w:r>
      <w:r w:rsidR="006A0587">
        <w:rPr>
          <w:rFonts w:ascii="Arial Narrow" w:hAnsi="Arial Narrow" w:cs="Arial"/>
        </w:rPr>
        <w:t xml:space="preserve"> kao predmeta </w:t>
      </w:r>
      <w:proofErr w:type="spellStart"/>
      <w:r w:rsidR="006A0587">
        <w:rPr>
          <w:rFonts w:ascii="Arial Narrow" w:hAnsi="Arial Narrow" w:cs="Arial"/>
        </w:rPr>
        <w:t>razlučnog</w:t>
      </w:r>
      <w:proofErr w:type="spellEnd"/>
      <w:r w:rsidR="006A0587">
        <w:rPr>
          <w:rFonts w:ascii="Arial Narrow" w:hAnsi="Arial Narrow" w:cs="Arial"/>
        </w:rPr>
        <w:t xml:space="preserve"> prava</w:t>
      </w:r>
      <w:r w:rsidR="00D15445">
        <w:rPr>
          <w:rFonts w:ascii="Arial Narrow" w:hAnsi="Arial Narrow" w:cs="Arial"/>
        </w:rPr>
        <w:t>,</w:t>
      </w:r>
      <w:r w:rsidR="004D42C7">
        <w:rPr>
          <w:rFonts w:ascii="Arial Narrow" w:hAnsi="Arial Narrow" w:cs="Arial"/>
        </w:rPr>
        <w:t xml:space="preserve"> stečajni upravitelj </w:t>
      </w:r>
      <w:r w:rsidR="005C41FD" w:rsidRPr="00FB2AFD">
        <w:rPr>
          <w:rFonts w:ascii="Arial Narrow" w:hAnsi="Arial Narrow" w:cs="Arial"/>
          <w:u w:val="single"/>
        </w:rPr>
        <w:t>predlaže</w:t>
      </w:r>
      <w:r w:rsidR="006A0587" w:rsidRPr="00D15445">
        <w:rPr>
          <w:rFonts w:ascii="Arial Narrow" w:hAnsi="Arial Narrow" w:cs="Arial"/>
        </w:rPr>
        <w:t>:</w:t>
      </w:r>
    </w:p>
    <w:p w14:paraId="2B836A09" w14:textId="77777777" w:rsidR="00C1397F" w:rsidRDefault="00C1397F" w:rsidP="00C928B1">
      <w:pPr>
        <w:spacing w:line="288" w:lineRule="auto"/>
        <w:jc w:val="both"/>
        <w:rPr>
          <w:rFonts w:ascii="Arial Narrow" w:hAnsi="Arial Narrow" w:cs="Arial"/>
          <w:u w:val="single"/>
        </w:rPr>
      </w:pPr>
    </w:p>
    <w:p w14:paraId="75D77431" w14:textId="54B66208" w:rsidR="005C41FD" w:rsidRDefault="006A0587" w:rsidP="006A0587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  <w:r w:rsidRPr="006A0587">
        <w:rPr>
          <w:rFonts w:ascii="Arial Narrow" w:hAnsi="Arial Narrow" w:cs="Arial"/>
        </w:rPr>
        <w:t>»</w:t>
      </w:r>
      <w:r w:rsidR="004D42C7" w:rsidRPr="006A0587">
        <w:rPr>
          <w:rFonts w:ascii="Arial Narrow" w:hAnsi="Arial Narrow" w:cs="Arial"/>
        </w:rPr>
        <w:t xml:space="preserve"> </w:t>
      </w:r>
      <w:r w:rsidR="004D42C7" w:rsidRPr="006A0587">
        <w:rPr>
          <w:rFonts w:ascii="Arial Narrow" w:hAnsi="Arial Narrow" w:cs="Arial"/>
          <w:b/>
          <w:bCs/>
        </w:rPr>
        <w:t xml:space="preserve">donošenje rješenja o </w:t>
      </w:r>
      <w:r>
        <w:rPr>
          <w:rFonts w:ascii="Arial Narrow" w:hAnsi="Arial Narrow" w:cs="Arial"/>
          <w:b/>
          <w:bCs/>
        </w:rPr>
        <w:t xml:space="preserve">namirenju iz </w:t>
      </w:r>
      <w:proofErr w:type="spellStart"/>
      <w:r>
        <w:rPr>
          <w:rFonts w:ascii="Arial Narrow" w:hAnsi="Arial Narrow" w:cs="Arial"/>
          <w:b/>
          <w:bCs/>
        </w:rPr>
        <w:t>kupovnine</w:t>
      </w:r>
      <w:proofErr w:type="spellEnd"/>
      <w:r>
        <w:rPr>
          <w:rFonts w:ascii="Arial Narrow" w:hAnsi="Arial Narrow" w:cs="Arial"/>
          <w:b/>
          <w:bCs/>
        </w:rPr>
        <w:t xml:space="preserve"> u iznosu od 1.</w:t>
      </w:r>
      <w:r w:rsidR="00155FFB">
        <w:rPr>
          <w:rFonts w:ascii="Arial Narrow" w:hAnsi="Arial Narrow" w:cs="Arial"/>
          <w:b/>
          <w:bCs/>
        </w:rPr>
        <w:t>4</w:t>
      </w:r>
      <w:r w:rsidR="00C1397F">
        <w:rPr>
          <w:rFonts w:ascii="Arial Narrow" w:hAnsi="Arial Narrow" w:cs="Arial"/>
          <w:b/>
          <w:bCs/>
        </w:rPr>
        <w:t>09.080</w:t>
      </w:r>
      <w:r>
        <w:rPr>
          <w:rFonts w:ascii="Arial Narrow" w:hAnsi="Arial Narrow" w:cs="Arial"/>
          <w:b/>
          <w:bCs/>
        </w:rPr>
        <w:t>,00 kn radi:</w:t>
      </w:r>
    </w:p>
    <w:p w14:paraId="73DBB368" w14:textId="77777777" w:rsidR="00234E8A" w:rsidRDefault="00234E8A" w:rsidP="006A0587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</w:p>
    <w:p w14:paraId="6116E566" w14:textId="0D50547C" w:rsidR="00234E8A" w:rsidRPr="00234E8A" w:rsidRDefault="00234E8A" w:rsidP="00234E8A">
      <w:pPr>
        <w:spacing w:line="288" w:lineRule="auto"/>
        <w:ind w:left="708"/>
        <w:jc w:val="both"/>
        <w:rPr>
          <w:rFonts w:ascii="Arial Narrow" w:hAnsi="Arial Narrow" w:cs="Arial"/>
          <w:b/>
          <w:bCs/>
        </w:rPr>
      </w:pPr>
      <w:r w:rsidRPr="00234E8A">
        <w:rPr>
          <w:rFonts w:ascii="Arial Narrow" w:hAnsi="Arial Narrow" w:cs="Arial"/>
          <w:b/>
          <w:bCs/>
        </w:rPr>
        <w:t xml:space="preserve">1) </w:t>
      </w:r>
      <w:r>
        <w:rPr>
          <w:rFonts w:ascii="Arial Narrow" w:hAnsi="Arial Narrow" w:cs="Arial"/>
          <w:b/>
          <w:bCs/>
        </w:rPr>
        <w:t xml:space="preserve"> </w:t>
      </w:r>
      <w:r w:rsidR="004D42C7" w:rsidRPr="00234E8A">
        <w:rPr>
          <w:rFonts w:ascii="Arial Narrow" w:hAnsi="Arial Narrow" w:cs="Arial"/>
          <w:b/>
          <w:bCs/>
        </w:rPr>
        <w:t xml:space="preserve">namirenja troškova unovčenja </w:t>
      </w:r>
      <w:r w:rsidR="00152E2A" w:rsidRPr="00234E8A">
        <w:rPr>
          <w:rFonts w:ascii="Arial Narrow" w:hAnsi="Arial Narrow" w:cs="Arial"/>
          <w:b/>
          <w:bCs/>
        </w:rPr>
        <w:t xml:space="preserve">u skladu sa čl. 248.st.1.t.1. u svezi čl. 254.st.3. SZ u iznosu od </w:t>
      </w:r>
    </w:p>
    <w:p w14:paraId="400041C5" w14:textId="132FB465" w:rsidR="00523E92" w:rsidRDefault="00234E8A" w:rsidP="00523E92">
      <w:pPr>
        <w:spacing w:line="288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lastRenderedPageBreak/>
        <w:t xml:space="preserve">             </w:t>
      </w:r>
      <w:r w:rsidR="0001369E">
        <w:rPr>
          <w:rFonts w:ascii="Arial Narrow" w:hAnsi="Arial Narrow" w:cs="Arial"/>
          <w:b/>
          <w:bCs/>
        </w:rPr>
        <w:t>1</w:t>
      </w:r>
      <w:r w:rsidR="00B531BF">
        <w:rPr>
          <w:rFonts w:ascii="Arial Narrow" w:hAnsi="Arial Narrow" w:cs="Arial"/>
          <w:b/>
          <w:bCs/>
        </w:rPr>
        <w:t>67.981,15</w:t>
      </w:r>
      <w:r w:rsidR="00C1397F">
        <w:rPr>
          <w:rFonts w:ascii="Arial Narrow" w:hAnsi="Arial Narrow" w:cs="Arial"/>
          <w:b/>
          <w:bCs/>
        </w:rPr>
        <w:t xml:space="preserve"> </w:t>
      </w:r>
      <w:r w:rsidR="00152E2A" w:rsidRPr="002A72AD">
        <w:rPr>
          <w:rFonts w:ascii="Arial Narrow" w:hAnsi="Arial Narrow" w:cs="Arial"/>
          <w:b/>
          <w:bCs/>
        </w:rPr>
        <w:t>kn</w:t>
      </w:r>
      <w:r w:rsidR="006A0587">
        <w:rPr>
          <w:rFonts w:ascii="Arial Narrow" w:hAnsi="Arial Narrow" w:cs="Arial"/>
          <w:b/>
          <w:bCs/>
        </w:rPr>
        <w:t xml:space="preserve">, </w:t>
      </w:r>
      <w:r w:rsidR="00152E2A" w:rsidRPr="002A72AD">
        <w:rPr>
          <w:rFonts w:ascii="Arial Narrow" w:hAnsi="Arial Narrow" w:cs="Arial"/>
          <w:b/>
          <w:bCs/>
        </w:rPr>
        <w:t xml:space="preserve">isplatom na račun stečajnog dužnika </w:t>
      </w:r>
      <w:r w:rsidR="0001369E">
        <w:rPr>
          <w:rFonts w:ascii="Arial Narrow" w:hAnsi="Arial Narrow" w:cs="Arial"/>
          <w:b/>
          <w:bCs/>
        </w:rPr>
        <w:t>ARCA MERCATUS</w:t>
      </w:r>
      <w:r w:rsidR="00B377FA" w:rsidRPr="002A72AD">
        <w:rPr>
          <w:rFonts w:ascii="Arial Narrow" w:hAnsi="Arial Narrow" w:cs="Arial"/>
          <w:b/>
          <w:bCs/>
        </w:rPr>
        <w:t xml:space="preserve"> d.o.o. u stečaju</w:t>
      </w:r>
      <w:r w:rsidR="00152E2A" w:rsidRPr="002A72AD">
        <w:rPr>
          <w:rFonts w:ascii="Arial Narrow" w:hAnsi="Arial Narrow" w:cs="Arial"/>
          <w:b/>
          <w:bCs/>
        </w:rPr>
        <w:t xml:space="preserve"> broj:</w:t>
      </w:r>
      <w:r w:rsidR="00B377FA" w:rsidRPr="002A72AD">
        <w:rPr>
          <w:rFonts w:ascii="Arial Narrow" w:hAnsi="Arial Narrow" w:cs="Arial"/>
          <w:b/>
          <w:bCs/>
        </w:rPr>
        <w:t xml:space="preserve"> </w:t>
      </w:r>
    </w:p>
    <w:p w14:paraId="5E7460BD" w14:textId="77777777" w:rsidR="00F3567F" w:rsidRDefault="00B377FA" w:rsidP="00234E8A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  <w:r w:rsidRPr="002A72AD">
        <w:rPr>
          <w:rFonts w:ascii="Arial Narrow" w:hAnsi="Arial Narrow" w:cs="Arial"/>
          <w:b/>
          <w:bCs/>
        </w:rPr>
        <w:t xml:space="preserve">IBAN HR </w:t>
      </w:r>
      <w:r w:rsidR="0001369E">
        <w:rPr>
          <w:rFonts w:ascii="Arial Narrow" w:hAnsi="Arial Narrow" w:cs="Arial"/>
          <w:b/>
          <w:bCs/>
        </w:rPr>
        <w:t>53</w:t>
      </w:r>
      <w:r w:rsidRPr="002A72AD">
        <w:rPr>
          <w:rFonts w:ascii="Arial Narrow" w:hAnsi="Arial Narrow" w:cs="Arial"/>
          <w:b/>
          <w:bCs/>
        </w:rPr>
        <w:t xml:space="preserve"> 23</w:t>
      </w:r>
      <w:r w:rsidR="0001369E">
        <w:rPr>
          <w:rFonts w:ascii="Arial Narrow" w:hAnsi="Arial Narrow" w:cs="Arial"/>
          <w:b/>
          <w:bCs/>
        </w:rPr>
        <w:t>40009</w:t>
      </w:r>
      <w:r w:rsidRPr="002A72AD">
        <w:rPr>
          <w:rFonts w:ascii="Arial Narrow" w:hAnsi="Arial Narrow" w:cs="Arial"/>
          <w:b/>
          <w:bCs/>
        </w:rPr>
        <w:t xml:space="preserve"> 11</w:t>
      </w:r>
      <w:r w:rsidR="0001369E">
        <w:rPr>
          <w:rFonts w:ascii="Arial Narrow" w:hAnsi="Arial Narrow" w:cs="Arial"/>
          <w:b/>
          <w:bCs/>
        </w:rPr>
        <w:t>90026412</w:t>
      </w:r>
      <w:r w:rsidRPr="002A72AD">
        <w:rPr>
          <w:rFonts w:ascii="Arial Narrow" w:hAnsi="Arial Narrow" w:cs="Arial"/>
          <w:b/>
          <w:bCs/>
        </w:rPr>
        <w:t xml:space="preserve"> </w:t>
      </w:r>
      <w:r w:rsidR="00152E2A" w:rsidRPr="002A72AD">
        <w:rPr>
          <w:rFonts w:ascii="Arial Narrow" w:hAnsi="Arial Narrow" w:cs="Arial"/>
          <w:b/>
          <w:bCs/>
        </w:rPr>
        <w:t xml:space="preserve">otvoren kod </w:t>
      </w:r>
      <w:r w:rsidR="0001369E">
        <w:rPr>
          <w:rFonts w:ascii="Arial Narrow" w:hAnsi="Arial Narrow" w:cs="Arial"/>
          <w:b/>
          <w:bCs/>
        </w:rPr>
        <w:t xml:space="preserve">PBZ </w:t>
      </w:r>
      <w:r w:rsidR="00152E2A" w:rsidRPr="002A72AD">
        <w:rPr>
          <w:rFonts w:ascii="Arial Narrow" w:hAnsi="Arial Narrow" w:cs="Arial"/>
          <w:b/>
          <w:bCs/>
        </w:rPr>
        <w:t xml:space="preserve">d.d. </w:t>
      </w:r>
    </w:p>
    <w:p w14:paraId="2B2AA2EF" w14:textId="42980E96" w:rsidR="00B377FA" w:rsidRPr="002A72AD" w:rsidRDefault="00B377FA" w:rsidP="00F3567F">
      <w:pPr>
        <w:spacing w:line="288" w:lineRule="auto"/>
        <w:jc w:val="center"/>
        <w:rPr>
          <w:rFonts w:ascii="Arial Narrow" w:hAnsi="Arial Narrow" w:cs="Arial"/>
          <w:b/>
          <w:bCs/>
        </w:rPr>
      </w:pPr>
      <w:r w:rsidRPr="002A72AD">
        <w:rPr>
          <w:rFonts w:ascii="Arial Narrow" w:hAnsi="Arial Narrow" w:cs="Arial"/>
          <w:b/>
          <w:bCs/>
        </w:rPr>
        <w:t>i</w:t>
      </w:r>
    </w:p>
    <w:p w14:paraId="0A1C0F20" w14:textId="5DC5BFDC" w:rsidR="00FE6B6F" w:rsidRDefault="006A0587" w:rsidP="00234E8A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2)</w:t>
      </w:r>
      <w:r w:rsidR="00152E2A" w:rsidRPr="002A72AD">
        <w:rPr>
          <w:rFonts w:ascii="Arial Narrow" w:hAnsi="Arial Narrow" w:cs="Arial"/>
          <w:b/>
          <w:bCs/>
        </w:rPr>
        <w:t xml:space="preserve"> </w:t>
      </w:r>
      <w:r w:rsidR="00523E92">
        <w:rPr>
          <w:rFonts w:ascii="Arial Narrow" w:hAnsi="Arial Narrow" w:cs="Arial"/>
          <w:b/>
          <w:bCs/>
        </w:rPr>
        <w:t xml:space="preserve"> </w:t>
      </w:r>
      <w:r w:rsidR="00152E2A" w:rsidRPr="002A72AD">
        <w:rPr>
          <w:rFonts w:ascii="Arial Narrow" w:hAnsi="Arial Narrow" w:cs="Arial"/>
          <w:b/>
          <w:bCs/>
        </w:rPr>
        <w:t xml:space="preserve">namirenja </w:t>
      </w:r>
      <w:r w:rsidR="00C1397F">
        <w:rPr>
          <w:rFonts w:ascii="Arial Narrow" w:hAnsi="Arial Narrow" w:cs="Arial"/>
          <w:b/>
          <w:bCs/>
        </w:rPr>
        <w:t xml:space="preserve">dijela </w:t>
      </w:r>
      <w:r w:rsidR="00152E2A" w:rsidRPr="002A72AD">
        <w:rPr>
          <w:rFonts w:ascii="Arial Narrow" w:hAnsi="Arial Narrow" w:cs="Arial"/>
          <w:b/>
          <w:bCs/>
        </w:rPr>
        <w:t xml:space="preserve">tražbine </w:t>
      </w:r>
      <w:proofErr w:type="spellStart"/>
      <w:r w:rsidR="00B377FA" w:rsidRPr="002A72AD">
        <w:rPr>
          <w:rFonts w:ascii="Arial Narrow" w:hAnsi="Arial Narrow" w:cs="Arial"/>
          <w:b/>
          <w:bCs/>
        </w:rPr>
        <w:t>razlučnog</w:t>
      </w:r>
      <w:proofErr w:type="spellEnd"/>
      <w:r w:rsidR="00B377FA" w:rsidRPr="002A72AD">
        <w:rPr>
          <w:rFonts w:ascii="Arial Narrow" w:hAnsi="Arial Narrow" w:cs="Arial"/>
          <w:b/>
          <w:bCs/>
        </w:rPr>
        <w:t xml:space="preserve"> vjerovnika </w:t>
      </w:r>
      <w:bookmarkStart w:id="11" w:name="_Hlk104204408"/>
      <w:r w:rsidR="0001369E">
        <w:rPr>
          <w:rFonts w:ascii="Arial Narrow" w:hAnsi="Arial Narrow" w:cs="Arial"/>
          <w:b/>
          <w:bCs/>
        </w:rPr>
        <w:t xml:space="preserve">H-ABDUCO d.o.o. </w:t>
      </w:r>
      <w:r w:rsidR="003B705F" w:rsidRPr="002A72AD">
        <w:rPr>
          <w:rFonts w:ascii="Arial Narrow" w:hAnsi="Arial Narrow" w:cs="Arial"/>
          <w:b/>
          <w:bCs/>
        </w:rPr>
        <w:t>Z</w:t>
      </w:r>
      <w:r w:rsidR="0001369E">
        <w:rPr>
          <w:rFonts w:ascii="Arial Narrow" w:hAnsi="Arial Narrow" w:cs="Arial"/>
          <w:b/>
          <w:bCs/>
        </w:rPr>
        <w:t>agreb</w:t>
      </w:r>
      <w:r w:rsidR="003B705F" w:rsidRPr="002A72AD">
        <w:rPr>
          <w:rFonts w:ascii="Arial Narrow" w:hAnsi="Arial Narrow" w:cs="Arial"/>
          <w:b/>
          <w:bCs/>
        </w:rPr>
        <w:t xml:space="preserve">, </w:t>
      </w:r>
      <w:r w:rsidR="0001369E">
        <w:rPr>
          <w:rFonts w:ascii="Arial Narrow" w:hAnsi="Arial Narrow" w:cs="Arial"/>
          <w:b/>
          <w:bCs/>
        </w:rPr>
        <w:t>Radnička cesta 41</w:t>
      </w:r>
      <w:r w:rsidR="003B705F" w:rsidRPr="002A72AD">
        <w:rPr>
          <w:rFonts w:ascii="Arial Narrow" w:hAnsi="Arial Narrow" w:cs="Arial"/>
          <w:b/>
          <w:bCs/>
        </w:rPr>
        <w:t>,</w:t>
      </w:r>
      <w:bookmarkEnd w:id="11"/>
    </w:p>
    <w:p w14:paraId="1DB96A4A" w14:textId="51749F4B" w:rsidR="00B377FA" w:rsidRDefault="003B705F" w:rsidP="002A72AD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  <w:r w:rsidRPr="002A72AD">
        <w:rPr>
          <w:rFonts w:ascii="Arial Narrow" w:hAnsi="Arial Narrow" w:cs="Arial"/>
          <w:b/>
          <w:bCs/>
        </w:rPr>
        <w:t xml:space="preserve">OIB: </w:t>
      </w:r>
      <w:r w:rsidR="00FE6B6F">
        <w:rPr>
          <w:rFonts w:ascii="Arial Narrow" w:hAnsi="Arial Narrow" w:cs="Arial"/>
          <w:b/>
          <w:bCs/>
        </w:rPr>
        <w:t>13667298928</w:t>
      </w:r>
      <w:r w:rsidRPr="002A72AD">
        <w:rPr>
          <w:rFonts w:ascii="Arial Narrow" w:hAnsi="Arial Narrow" w:cs="Arial"/>
          <w:b/>
          <w:bCs/>
        </w:rPr>
        <w:t xml:space="preserve"> </w:t>
      </w:r>
      <w:r w:rsidR="00152E2A" w:rsidRPr="002A72AD">
        <w:rPr>
          <w:rFonts w:ascii="Arial Narrow" w:hAnsi="Arial Narrow" w:cs="Arial"/>
          <w:b/>
          <w:bCs/>
        </w:rPr>
        <w:t xml:space="preserve">u iznosu od </w:t>
      </w:r>
      <w:r w:rsidR="007946B2" w:rsidRPr="007946B2">
        <w:rPr>
          <w:rFonts w:ascii="Arial Narrow" w:hAnsi="Arial Narrow" w:cs="Arial"/>
          <w:b/>
          <w:bCs/>
        </w:rPr>
        <w:t>1.2</w:t>
      </w:r>
      <w:r w:rsidR="00B531BF">
        <w:rPr>
          <w:rFonts w:ascii="Arial Narrow" w:hAnsi="Arial Narrow" w:cs="Arial"/>
          <w:b/>
          <w:bCs/>
        </w:rPr>
        <w:t>41.098</w:t>
      </w:r>
      <w:r w:rsidR="007946B2" w:rsidRPr="007946B2">
        <w:rPr>
          <w:rFonts w:ascii="Arial Narrow" w:hAnsi="Arial Narrow" w:cs="Arial"/>
          <w:b/>
          <w:bCs/>
        </w:rPr>
        <w:t>,85 kn</w:t>
      </w:r>
      <w:r w:rsidR="007946B2">
        <w:rPr>
          <w:rFonts w:ascii="Arial Narrow" w:hAnsi="Arial Narrow" w:cs="Arial"/>
          <w:b/>
          <w:bCs/>
        </w:rPr>
        <w:t>.</w:t>
      </w:r>
    </w:p>
    <w:p w14:paraId="4DBAC1AF" w14:textId="77777777" w:rsidR="00C1397F" w:rsidRPr="002A72AD" w:rsidRDefault="00C1397F" w:rsidP="002A72AD">
      <w:pPr>
        <w:spacing w:line="288" w:lineRule="auto"/>
        <w:ind w:firstLine="708"/>
        <w:jc w:val="both"/>
        <w:rPr>
          <w:rFonts w:ascii="Arial Narrow" w:hAnsi="Arial Narrow" w:cs="Arial"/>
          <w:b/>
          <w:bCs/>
        </w:rPr>
      </w:pPr>
    </w:p>
    <w:p w14:paraId="7F0A2C63" w14:textId="72329C82" w:rsidR="002A72AD" w:rsidRDefault="00C1397F" w:rsidP="005C41FD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***</w:t>
      </w:r>
    </w:p>
    <w:p w14:paraId="57274CA3" w14:textId="77777777" w:rsidR="00F3567F" w:rsidRDefault="00F3567F" w:rsidP="005C41FD">
      <w:pPr>
        <w:jc w:val="both"/>
        <w:rPr>
          <w:rFonts w:ascii="Arial Narrow" w:hAnsi="Arial Narrow" w:cs="Arial"/>
        </w:rPr>
      </w:pPr>
    </w:p>
    <w:p w14:paraId="540624A4" w14:textId="77777777" w:rsidR="00F3567F" w:rsidRDefault="00F3567F" w:rsidP="005C41FD">
      <w:pPr>
        <w:jc w:val="both"/>
        <w:rPr>
          <w:rFonts w:ascii="Arial Narrow" w:hAnsi="Arial Narrow" w:cs="Arial"/>
        </w:rPr>
      </w:pPr>
    </w:p>
    <w:p w14:paraId="6B16D009" w14:textId="3CCE5E58" w:rsidR="00C1397F" w:rsidRDefault="005C41FD" w:rsidP="005C41FD">
      <w:pPr>
        <w:jc w:val="both"/>
        <w:rPr>
          <w:rFonts w:ascii="Arial Narrow" w:hAnsi="Arial Narrow" w:cs="Arial"/>
        </w:rPr>
      </w:pPr>
      <w:r w:rsidRPr="001D0F45">
        <w:rPr>
          <w:rFonts w:ascii="Arial Narrow" w:hAnsi="Arial Narrow" w:cs="Arial"/>
        </w:rPr>
        <w:t xml:space="preserve">Za </w:t>
      </w:r>
      <w:r w:rsidR="002C0253">
        <w:rPr>
          <w:rFonts w:ascii="Arial Narrow" w:hAnsi="Arial Narrow" w:cs="Arial"/>
        </w:rPr>
        <w:t xml:space="preserve">Arca </w:t>
      </w:r>
      <w:proofErr w:type="spellStart"/>
      <w:r w:rsidR="002C0253">
        <w:rPr>
          <w:rFonts w:ascii="Arial Narrow" w:hAnsi="Arial Narrow" w:cs="Arial"/>
        </w:rPr>
        <w:t>Mercatus</w:t>
      </w:r>
      <w:proofErr w:type="spellEnd"/>
      <w:r w:rsidR="00FB2AFD" w:rsidRPr="001D0F45">
        <w:rPr>
          <w:rFonts w:ascii="Arial Narrow" w:hAnsi="Arial Narrow" w:cs="Arial"/>
        </w:rPr>
        <w:t xml:space="preserve"> </w:t>
      </w:r>
      <w:r w:rsidR="0044558C" w:rsidRPr="001D0F45">
        <w:rPr>
          <w:rFonts w:ascii="Arial Narrow" w:hAnsi="Arial Narrow" w:cs="Arial"/>
        </w:rPr>
        <w:t>d.</w:t>
      </w:r>
      <w:r w:rsidR="00795E29" w:rsidRPr="001D0F45">
        <w:rPr>
          <w:rFonts w:ascii="Arial Narrow" w:hAnsi="Arial Narrow" w:cs="Arial"/>
        </w:rPr>
        <w:t xml:space="preserve">o.o. </w:t>
      </w:r>
      <w:r w:rsidRPr="001D0F45">
        <w:rPr>
          <w:rFonts w:ascii="Arial Narrow" w:hAnsi="Arial Narrow" w:cs="Arial"/>
        </w:rPr>
        <w:t>u stečaju:</w:t>
      </w:r>
    </w:p>
    <w:p w14:paraId="11760AD7" w14:textId="2FCD1E79" w:rsidR="005C41FD" w:rsidRDefault="005C41FD" w:rsidP="005C41FD">
      <w:pPr>
        <w:jc w:val="both"/>
        <w:rPr>
          <w:rFonts w:ascii="Arial Narrow" w:hAnsi="Arial Narrow" w:cs="Arial"/>
        </w:rPr>
      </w:pPr>
      <w:r w:rsidRPr="001D0F45">
        <w:rPr>
          <w:rFonts w:ascii="Arial Narrow" w:hAnsi="Arial Narrow" w:cs="Arial"/>
        </w:rPr>
        <w:t xml:space="preserve">Tea </w:t>
      </w:r>
      <w:proofErr w:type="spellStart"/>
      <w:r w:rsidRPr="001D0F45">
        <w:rPr>
          <w:rFonts w:ascii="Arial Narrow" w:hAnsi="Arial Narrow" w:cs="Arial"/>
        </w:rPr>
        <w:t>Gatternig</w:t>
      </w:r>
      <w:proofErr w:type="spellEnd"/>
      <w:r w:rsidRPr="001D0F45">
        <w:rPr>
          <w:rFonts w:ascii="Arial Narrow" w:hAnsi="Arial Narrow" w:cs="Arial"/>
        </w:rPr>
        <w:t>,</w:t>
      </w:r>
      <w:r w:rsidR="008B6267">
        <w:rPr>
          <w:rFonts w:ascii="Arial Narrow" w:hAnsi="Arial Narrow" w:cs="Arial"/>
        </w:rPr>
        <w:t xml:space="preserve"> </w:t>
      </w:r>
      <w:r w:rsidRPr="001D0F45">
        <w:rPr>
          <w:rFonts w:ascii="Arial Narrow" w:hAnsi="Arial Narrow" w:cs="Arial"/>
        </w:rPr>
        <w:t>stečajni upravitelj</w:t>
      </w:r>
    </w:p>
    <w:p w14:paraId="67BD15A9" w14:textId="77777777" w:rsidR="001277AE" w:rsidRDefault="001277AE" w:rsidP="005C41FD">
      <w:pPr>
        <w:jc w:val="both"/>
        <w:rPr>
          <w:rFonts w:ascii="Arial Narrow" w:hAnsi="Arial Narrow" w:cs="Arial"/>
        </w:rPr>
      </w:pPr>
    </w:p>
    <w:p w14:paraId="5CB4E1A5" w14:textId="0AB89D25" w:rsidR="001277AE" w:rsidRDefault="001277AE" w:rsidP="005C41FD">
      <w:pPr>
        <w:jc w:val="both"/>
        <w:rPr>
          <w:rFonts w:ascii="Arial Narrow" w:hAnsi="Arial Narrow" w:cs="Arial"/>
        </w:rPr>
      </w:pPr>
    </w:p>
    <w:p w14:paraId="677147B1" w14:textId="7FD8346D" w:rsidR="00F3567F" w:rsidRDefault="00F3567F" w:rsidP="005C41FD">
      <w:pPr>
        <w:jc w:val="both"/>
        <w:rPr>
          <w:rFonts w:ascii="Arial Narrow" w:hAnsi="Arial Narrow" w:cs="Arial"/>
        </w:rPr>
      </w:pPr>
    </w:p>
    <w:p w14:paraId="2F888D53" w14:textId="24A27967" w:rsidR="00F3567F" w:rsidRDefault="00F3567F" w:rsidP="005C41FD">
      <w:pPr>
        <w:jc w:val="both"/>
        <w:rPr>
          <w:rFonts w:ascii="Arial Narrow" w:hAnsi="Arial Narrow" w:cs="Arial"/>
        </w:rPr>
      </w:pPr>
    </w:p>
    <w:p w14:paraId="08182C81" w14:textId="226FFA4D" w:rsidR="00F3567F" w:rsidRDefault="00F3567F" w:rsidP="005C41FD">
      <w:pPr>
        <w:jc w:val="both"/>
        <w:rPr>
          <w:rFonts w:ascii="Arial Narrow" w:hAnsi="Arial Narrow" w:cs="Arial"/>
        </w:rPr>
      </w:pPr>
    </w:p>
    <w:p w14:paraId="3CE2209C" w14:textId="4A09C2D5" w:rsidR="00F3567F" w:rsidRDefault="00F3567F" w:rsidP="005C41FD">
      <w:pPr>
        <w:jc w:val="both"/>
        <w:rPr>
          <w:rFonts w:ascii="Arial Narrow" w:hAnsi="Arial Narrow" w:cs="Arial"/>
        </w:rPr>
      </w:pPr>
    </w:p>
    <w:p w14:paraId="73844E20" w14:textId="35B61F48" w:rsidR="00F3567F" w:rsidRDefault="00F3567F" w:rsidP="005C41FD">
      <w:pPr>
        <w:jc w:val="both"/>
        <w:rPr>
          <w:rFonts w:ascii="Arial Narrow" w:hAnsi="Arial Narrow" w:cs="Arial"/>
        </w:rPr>
      </w:pPr>
    </w:p>
    <w:p w14:paraId="26DAD829" w14:textId="34A36FEB" w:rsidR="00F3567F" w:rsidRDefault="00F3567F" w:rsidP="005C41FD">
      <w:pPr>
        <w:jc w:val="both"/>
        <w:rPr>
          <w:rFonts w:ascii="Arial Narrow" w:hAnsi="Arial Narrow" w:cs="Arial"/>
        </w:rPr>
      </w:pPr>
    </w:p>
    <w:p w14:paraId="7D0947BC" w14:textId="6811EE6E" w:rsidR="00F3567F" w:rsidRDefault="00F3567F" w:rsidP="005C41FD">
      <w:pPr>
        <w:jc w:val="both"/>
        <w:rPr>
          <w:rFonts w:ascii="Arial Narrow" w:hAnsi="Arial Narrow" w:cs="Arial"/>
        </w:rPr>
      </w:pPr>
    </w:p>
    <w:p w14:paraId="12F4EAF9" w14:textId="58E71358" w:rsidR="00F3567F" w:rsidRDefault="00F3567F" w:rsidP="005C41FD">
      <w:pPr>
        <w:jc w:val="both"/>
        <w:rPr>
          <w:rFonts w:ascii="Arial Narrow" w:hAnsi="Arial Narrow" w:cs="Arial"/>
        </w:rPr>
      </w:pPr>
    </w:p>
    <w:p w14:paraId="33DDFC59" w14:textId="6626B2F4" w:rsidR="00F3567F" w:rsidRDefault="00F3567F" w:rsidP="005C41FD">
      <w:pPr>
        <w:jc w:val="both"/>
        <w:rPr>
          <w:rFonts w:ascii="Arial Narrow" w:hAnsi="Arial Narrow" w:cs="Arial"/>
        </w:rPr>
      </w:pPr>
    </w:p>
    <w:p w14:paraId="75AC258F" w14:textId="6829E6DE" w:rsidR="00F3567F" w:rsidRDefault="00F3567F" w:rsidP="005C41FD">
      <w:pPr>
        <w:jc w:val="both"/>
        <w:rPr>
          <w:rFonts w:ascii="Arial Narrow" w:hAnsi="Arial Narrow" w:cs="Arial"/>
        </w:rPr>
      </w:pPr>
    </w:p>
    <w:p w14:paraId="2A8ABFAC" w14:textId="27E7E7FA" w:rsidR="00F3567F" w:rsidRDefault="00F3567F" w:rsidP="005C41FD">
      <w:pPr>
        <w:jc w:val="both"/>
        <w:rPr>
          <w:rFonts w:ascii="Arial Narrow" w:hAnsi="Arial Narrow" w:cs="Arial"/>
        </w:rPr>
      </w:pPr>
    </w:p>
    <w:p w14:paraId="06BB2808" w14:textId="3545B056" w:rsidR="00F3567F" w:rsidRDefault="00F3567F" w:rsidP="005C41FD">
      <w:pPr>
        <w:jc w:val="both"/>
        <w:rPr>
          <w:rFonts w:ascii="Arial Narrow" w:hAnsi="Arial Narrow" w:cs="Arial"/>
        </w:rPr>
      </w:pPr>
    </w:p>
    <w:p w14:paraId="4D8A9567" w14:textId="77777777" w:rsidR="000C3FFD" w:rsidRDefault="000C3FFD" w:rsidP="005C41FD">
      <w:pPr>
        <w:jc w:val="both"/>
        <w:rPr>
          <w:rFonts w:ascii="Arial Narrow" w:hAnsi="Arial Narrow" w:cs="Arial"/>
        </w:rPr>
      </w:pPr>
    </w:p>
    <w:p w14:paraId="4DE8CA36" w14:textId="76A258C6" w:rsidR="00F3567F" w:rsidRDefault="00F3567F" w:rsidP="005C41FD">
      <w:pPr>
        <w:jc w:val="both"/>
        <w:rPr>
          <w:rFonts w:ascii="Arial Narrow" w:hAnsi="Arial Narrow" w:cs="Arial"/>
        </w:rPr>
      </w:pPr>
    </w:p>
    <w:p w14:paraId="4D3497FE" w14:textId="75B7D30C" w:rsidR="00F3567F" w:rsidRDefault="00F3567F" w:rsidP="005C41FD">
      <w:pPr>
        <w:jc w:val="both"/>
        <w:rPr>
          <w:rFonts w:ascii="Arial Narrow" w:hAnsi="Arial Narrow" w:cs="Arial"/>
        </w:rPr>
      </w:pPr>
    </w:p>
    <w:p w14:paraId="28286327" w14:textId="3070A94F" w:rsidR="00F3567F" w:rsidRDefault="00F3567F" w:rsidP="005C41FD">
      <w:pPr>
        <w:jc w:val="both"/>
        <w:rPr>
          <w:rFonts w:ascii="Arial Narrow" w:hAnsi="Arial Narrow" w:cs="Arial"/>
        </w:rPr>
      </w:pPr>
    </w:p>
    <w:p w14:paraId="57A0F58F" w14:textId="54F94A96" w:rsidR="00F77547" w:rsidRDefault="00F77547" w:rsidP="005C41FD">
      <w:pPr>
        <w:jc w:val="both"/>
        <w:rPr>
          <w:rFonts w:ascii="Arial Narrow" w:hAnsi="Arial Narrow" w:cs="Arial"/>
        </w:rPr>
      </w:pPr>
    </w:p>
    <w:p w14:paraId="404E54EA" w14:textId="3A9B63D3" w:rsidR="00150CB7" w:rsidRDefault="008B6267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Pri</w:t>
      </w:r>
      <w:r w:rsidR="00455E22">
        <w:rPr>
          <w:rFonts w:ascii="Arial Narrow" w:hAnsi="Arial Narrow" w:cs="Arial"/>
        </w:rPr>
        <w:t xml:space="preserve">lozi: </w:t>
      </w:r>
      <w:r w:rsidR="002C0253">
        <w:rPr>
          <w:rFonts w:ascii="Arial Narrow" w:hAnsi="Arial Narrow" w:cs="Arial"/>
        </w:rPr>
        <w:t xml:space="preserve"> </w:t>
      </w:r>
      <w:r w:rsidR="00455E22">
        <w:rPr>
          <w:rFonts w:ascii="Arial Narrow" w:hAnsi="Arial Narrow" w:cs="Arial"/>
        </w:rPr>
        <w:t>1</w:t>
      </w:r>
      <w:r w:rsidR="00150CB7">
        <w:rPr>
          <w:rFonts w:ascii="Arial Narrow" w:hAnsi="Arial Narrow" w:cs="Arial"/>
        </w:rPr>
        <w:t xml:space="preserve">. Direktni trošak- </w:t>
      </w:r>
      <w:r w:rsidR="00C44640">
        <w:rPr>
          <w:rFonts w:ascii="Arial Narrow" w:hAnsi="Arial Narrow" w:cs="Arial"/>
        </w:rPr>
        <w:t xml:space="preserve">račun za </w:t>
      </w:r>
      <w:r w:rsidR="00150CB7">
        <w:rPr>
          <w:rFonts w:ascii="Arial Narrow" w:hAnsi="Arial Narrow" w:cs="Arial"/>
        </w:rPr>
        <w:t>procjen</w:t>
      </w:r>
      <w:r w:rsidR="00C44640">
        <w:rPr>
          <w:rFonts w:ascii="Arial Narrow" w:hAnsi="Arial Narrow" w:cs="Arial"/>
        </w:rPr>
        <w:t>u</w:t>
      </w:r>
      <w:r w:rsidR="00150CB7">
        <w:rPr>
          <w:rFonts w:ascii="Arial Narrow" w:hAnsi="Arial Narrow" w:cs="Arial"/>
        </w:rPr>
        <w:t xml:space="preserve"> vrijednosti </w:t>
      </w:r>
      <w:r w:rsidR="00C44640">
        <w:rPr>
          <w:rFonts w:ascii="Arial Narrow" w:hAnsi="Arial Narrow" w:cs="Arial"/>
        </w:rPr>
        <w:t>nekretnina</w:t>
      </w:r>
    </w:p>
    <w:p w14:paraId="11B19B1C" w14:textId="3FEBB9AE" w:rsidR="00070D69" w:rsidRDefault="00150CB7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455E22">
        <w:rPr>
          <w:rFonts w:ascii="Arial Narrow" w:hAnsi="Arial Narrow" w:cs="Arial"/>
        </w:rPr>
        <w:t>2</w:t>
      </w:r>
      <w:r>
        <w:rPr>
          <w:rFonts w:ascii="Arial Narrow" w:hAnsi="Arial Narrow" w:cs="Arial"/>
        </w:rPr>
        <w:t xml:space="preserve">. Direktni trošak </w:t>
      </w:r>
      <w:r w:rsidR="00070D69">
        <w:rPr>
          <w:rFonts w:ascii="Arial Narrow" w:hAnsi="Arial Narrow" w:cs="Arial"/>
        </w:rPr>
        <w:t xml:space="preserve">- </w:t>
      </w:r>
      <w:r>
        <w:rPr>
          <w:rFonts w:ascii="Arial Narrow" w:hAnsi="Arial Narrow" w:cs="Arial"/>
        </w:rPr>
        <w:t>putni troškovi stečajnog upravitelja</w:t>
      </w:r>
      <w:r w:rsidR="00842931">
        <w:rPr>
          <w:rFonts w:ascii="Arial Narrow" w:hAnsi="Arial Narrow" w:cs="Arial"/>
        </w:rPr>
        <w:t xml:space="preserve"> (</w:t>
      </w:r>
      <w:r>
        <w:rPr>
          <w:rFonts w:ascii="Arial Narrow" w:hAnsi="Arial Narrow" w:cs="Arial"/>
        </w:rPr>
        <w:t>putni nalozi</w:t>
      </w:r>
      <w:r w:rsidR="00070D69">
        <w:rPr>
          <w:rFonts w:ascii="Arial Narrow" w:hAnsi="Arial Narrow" w:cs="Arial"/>
        </w:rPr>
        <w:t xml:space="preserve"> za 14.04.2021. i 29.07.2021. </w:t>
      </w:r>
      <w:r w:rsidR="00842931">
        <w:rPr>
          <w:rFonts w:ascii="Arial Narrow" w:hAnsi="Arial Narrow" w:cs="Arial"/>
        </w:rPr>
        <w:t>te</w:t>
      </w:r>
      <w:r w:rsidR="00070D69">
        <w:rPr>
          <w:rFonts w:ascii="Arial Narrow" w:hAnsi="Arial Narrow" w:cs="Arial"/>
        </w:rPr>
        <w:t xml:space="preserve"> rješenje </w:t>
      </w:r>
    </w:p>
    <w:p w14:paraId="1DF17D96" w14:textId="7F4D1208" w:rsidR="00070D69" w:rsidRDefault="00070D69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stečajnog suda  o  dosudi troškova od 14.07.2020.</w:t>
      </w:r>
      <w:r w:rsidR="00842931">
        <w:rPr>
          <w:rFonts w:ascii="Arial Narrow" w:hAnsi="Arial Narrow" w:cs="Arial"/>
        </w:rPr>
        <w:t xml:space="preserve"> za preostale putne naloge</w:t>
      </w:r>
      <w:r>
        <w:rPr>
          <w:rFonts w:ascii="Arial Narrow" w:hAnsi="Arial Narrow" w:cs="Arial"/>
        </w:rPr>
        <w:t>).</w:t>
      </w:r>
    </w:p>
    <w:p w14:paraId="66DF4978" w14:textId="0518A7FE" w:rsidR="00C44640" w:rsidRDefault="00C44640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>3. Direktni trošak - Analitička konto kartica za bankarske usluge</w:t>
      </w:r>
    </w:p>
    <w:p w14:paraId="1B11E63B" w14:textId="31756755" w:rsidR="00150CB7" w:rsidRDefault="00150CB7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 w:rsidR="00C44640">
        <w:rPr>
          <w:rFonts w:ascii="Arial Narrow" w:hAnsi="Arial Narrow" w:cs="Arial"/>
        </w:rPr>
        <w:t>4</w:t>
      </w:r>
      <w:r>
        <w:rPr>
          <w:rFonts w:ascii="Arial Narrow" w:hAnsi="Arial Narrow" w:cs="Arial"/>
        </w:rPr>
        <w:t>. Indirektni trošak – knjigovodstvena usluga</w:t>
      </w:r>
      <w:r w:rsidR="00070D69">
        <w:rPr>
          <w:rFonts w:ascii="Arial Narrow" w:hAnsi="Arial Narrow" w:cs="Arial"/>
        </w:rPr>
        <w:t xml:space="preserve"> (računi za </w:t>
      </w:r>
      <w:proofErr w:type="spellStart"/>
      <w:r w:rsidR="00070D69">
        <w:rPr>
          <w:rFonts w:ascii="Arial Narrow" w:hAnsi="Arial Narrow" w:cs="Arial"/>
        </w:rPr>
        <w:t>knjig</w:t>
      </w:r>
      <w:proofErr w:type="spellEnd"/>
      <w:r w:rsidR="00070D69">
        <w:rPr>
          <w:rFonts w:ascii="Arial Narrow" w:hAnsi="Arial Narrow" w:cs="Arial"/>
        </w:rPr>
        <w:t>. uslugu)</w:t>
      </w:r>
    </w:p>
    <w:p w14:paraId="5F5FDED8" w14:textId="77777777" w:rsidR="00842931" w:rsidRDefault="00C44640" w:rsidP="0084293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>5. Indirektni trošak</w:t>
      </w:r>
      <w:r w:rsidR="00070D69">
        <w:rPr>
          <w:rFonts w:ascii="Arial Narrow" w:hAnsi="Arial Narrow" w:cs="Arial"/>
        </w:rPr>
        <w:t xml:space="preserve"> -</w:t>
      </w:r>
      <w:r>
        <w:rPr>
          <w:rFonts w:ascii="Arial Narrow" w:hAnsi="Arial Narrow" w:cs="Arial"/>
        </w:rPr>
        <w:t xml:space="preserve"> putni trošak stečajnog upravitelja</w:t>
      </w:r>
      <w:r w:rsidR="00842931">
        <w:rPr>
          <w:rFonts w:ascii="Arial Narrow" w:hAnsi="Arial Narrow" w:cs="Arial"/>
        </w:rPr>
        <w:t xml:space="preserve"> (</w:t>
      </w:r>
      <w:r w:rsidR="00070D69">
        <w:rPr>
          <w:rFonts w:ascii="Arial Narrow" w:hAnsi="Arial Narrow" w:cs="Arial"/>
        </w:rPr>
        <w:t>putni nalog za 19.06.2020</w:t>
      </w:r>
      <w:r w:rsidR="00842931">
        <w:rPr>
          <w:rFonts w:ascii="Arial Narrow" w:hAnsi="Arial Narrow" w:cs="Arial"/>
        </w:rPr>
        <w:t>.</w:t>
      </w:r>
      <w:r w:rsidR="00842931" w:rsidRPr="00842931">
        <w:rPr>
          <w:rFonts w:ascii="Arial Narrow" w:hAnsi="Arial Narrow" w:cs="Arial"/>
        </w:rPr>
        <w:t xml:space="preserve"> </w:t>
      </w:r>
      <w:r w:rsidR="00842931">
        <w:rPr>
          <w:rFonts w:ascii="Arial Narrow" w:hAnsi="Arial Narrow" w:cs="Arial"/>
        </w:rPr>
        <w:t xml:space="preserve">te rješenje stečajnog </w:t>
      </w:r>
    </w:p>
    <w:p w14:paraId="72470719" w14:textId="7EB70C43" w:rsidR="00842931" w:rsidRDefault="00842931" w:rsidP="00842931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suda o  dosudi troškova od 14.07.2020. za preostale putne naloge).</w:t>
      </w:r>
    </w:p>
    <w:p w14:paraId="2779658C" w14:textId="12EF0E50" w:rsidR="002E0D4A" w:rsidRDefault="002E0D4A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6. </w:t>
      </w:r>
      <w:proofErr w:type="spellStart"/>
      <w:r>
        <w:rPr>
          <w:rFonts w:ascii="Arial Narrow" w:hAnsi="Arial Narrow" w:cs="Arial"/>
        </w:rPr>
        <w:t>Zk</w:t>
      </w:r>
      <w:proofErr w:type="spellEnd"/>
      <w:r>
        <w:rPr>
          <w:rFonts w:ascii="Arial Narrow" w:hAnsi="Arial Narrow" w:cs="Arial"/>
        </w:rPr>
        <w:t xml:space="preserve"> izvadak za unovčenu nekretninu Gornji Muć</w:t>
      </w:r>
    </w:p>
    <w:p w14:paraId="7804DDC3" w14:textId="11065F4D" w:rsidR="002E0D4A" w:rsidRDefault="002E0D4A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7. Izvadak iz poslovnih knjiga H-ABDUCO d.o.o. o iznosu tražbine od 12.04.2021.</w:t>
      </w:r>
    </w:p>
    <w:p w14:paraId="3C82CEC3" w14:textId="6D46194E" w:rsidR="000C3FFD" w:rsidRDefault="000C3FFD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>8. Račun stečajnog dužnika izdan kupcu za unovčenu nekretninu Gornji Muć</w:t>
      </w:r>
    </w:p>
    <w:p w14:paraId="2E2DC080" w14:textId="5F94090E" w:rsidR="00C44640" w:rsidRDefault="00C44640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p w14:paraId="484EB0A8" w14:textId="39137B94" w:rsidR="00150CB7" w:rsidRPr="001D0F45" w:rsidRDefault="00150CB7" w:rsidP="005C41FD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</w:p>
    <w:sectPr w:rsidR="00150CB7" w:rsidRPr="001D0F45" w:rsidSect="00A2440C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134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7F3DF" w14:textId="77777777" w:rsidR="00AE2593" w:rsidRDefault="00AE2593">
      <w:r>
        <w:separator/>
      </w:r>
    </w:p>
  </w:endnote>
  <w:endnote w:type="continuationSeparator" w:id="0">
    <w:p w14:paraId="4E2D16B6" w14:textId="77777777" w:rsidR="00AE2593" w:rsidRDefault="00AE2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4A0E" w14:textId="77777777" w:rsidR="00582628" w:rsidRDefault="00D16254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8262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DA9D17B" w14:textId="77777777" w:rsidR="00582628" w:rsidRDefault="00582628" w:rsidP="00582628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3286278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p w14:paraId="3F8BACFC" w14:textId="77777777" w:rsidR="00A2440C" w:rsidRPr="00A2440C" w:rsidRDefault="00A2440C">
        <w:pPr>
          <w:pStyle w:val="Podnoje"/>
          <w:jc w:val="right"/>
          <w:rPr>
            <w:rFonts w:ascii="Arial Narrow" w:hAnsi="Arial Narrow"/>
            <w:sz w:val="16"/>
            <w:szCs w:val="16"/>
          </w:rPr>
        </w:pPr>
        <w:r w:rsidRPr="00A2440C">
          <w:rPr>
            <w:rFonts w:ascii="Arial Narrow" w:hAnsi="Arial Narrow"/>
            <w:sz w:val="16"/>
            <w:szCs w:val="16"/>
          </w:rPr>
          <w:fldChar w:fldCharType="begin"/>
        </w:r>
        <w:r w:rsidRPr="00A2440C">
          <w:rPr>
            <w:rFonts w:ascii="Arial Narrow" w:hAnsi="Arial Narrow"/>
            <w:sz w:val="16"/>
            <w:szCs w:val="16"/>
          </w:rPr>
          <w:instrText>PAGE   \* MERGEFORMAT</w:instrText>
        </w:r>
        <w:r w:rsidRPr="00A2440C">
          <w:rPr>
            <w:rFonts w:ascii="Arial Narrow" w:hAnsi="Arial Narrow"/>
            <w:sz w:val="16"/>
            <w:szCs w:val="16"/>
          </w:rPr>
          <w:fldChar w:fldCharType="separate"/>
        </w:r>
        <w:r w:rsidR="001F3831">
          <w:rPr>
            <w:rFonts w:ascii="Arial Narrow" w:hAnsi="Arial Narrow"/>
            <w:noProof/>
            <w:sz w:val="16"/>
            <w:szCs w:val="16"/>
          </w:rPr>
          <w:t>3</w:t>
        </w:r>
        <w:r w:rsidRPr="00A2440C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6C7822E6" w14:textId="77777777" w:rsidR="00417134" w:rsidRDefault="00417134" w:rsidP="00866458">
    <w:pPr>
      <w:pStyle w:val="Podnoj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1F46" w14:textId="77777777" w:rsidR="00CE579E" w:rsidRDefault="00DA3C68" w:rsidP="00CE579E">
    <w:pPr>
      <w:pStyle w:val="Podnoje"/>
      <w:jc w:val="center"/>
    </w:pPr>
    <w:r>
      <w:rPr>
        <w:noProof/>
      </w:rPr>
      <w:drawing>
        <wp:inline distT="0" distB="0" distL="0" distR="0" wp14:anchorId="1D454805" wp14:editId="05E89D18">
          <wp:extent cx="2131060" cy="154940"/>
          <wp:effectExtent l="19050" t="0" r="2540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C99B" w14:textId="77777777" w:rsidR="00AE2593" w:rsidRDefault="00AE2593">
      <w:r>
        <w:separator/>
      </w:r>
    </w:p>
  </w:footnote>
  <w:footnote w:type="continuationSeparator" w:id="0">
    <w:p w14:paraId="630AFBF7" w14:textId="77777777" w:rsidR="00AE2593" w:rsidRDefault="00AE2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1ACB" w14:textId="77777777" w:rsidR="00582628" w:rsidRDefault="00B506D0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93458F" wp14:editId="5FE0545E">
              <wp:simplePos x="0" y="0"/>
              <wp:positionH relativeFrom="column">
                <wp:posOffset>4347845</wp:posOffset>
              </wp:positionH>
              <wp:positionV relativeFrom="paragraph">
                <wp:posOffset>212090</wp:posOffset>
              </wp:positionV>
              <wp:extent cx="1713865" cy="641350"/>
              <wp:effectExtent l="13970" t="12065" r="5715" b="13335"/>
              <wp:wrapNone/>
              <wp:docPr id="269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3865" cy="641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DF5AD0" w14:textId="77777777" w:rsidR="00642D55" w:rsidRPr="002075F6" w:rsidRDefault="00642D5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Branka Vodnika 4, Varaždin</w:t>
                          </w:r>
                        </w:p>
                        <w:p w14:paraId="5EABC723" w14:textId="77777777" w:rsidR="00642D55" w:rsidRPr="002075F6" w:rsidRDefault="00642D55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proofErr w:type="spellStart"/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tel</w:t>
                          </w:r>
                          <w:proofErr w:type="spellEnd"/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+385 (0) 42 561 102</w:t>
                          </w:r>
                        </w:p>
                        <w:p w14:paraId="7F0360EE" w14:textId="77777777" w:rsidR="00642D55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fax</w:t>
                          </w:r>
                          <w:r w:rsidR="00642D55"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:</w:t>
                          </w:r>
                          <w:r w:rsidR="00642D55"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5 (0) 42 561 958</w:t>
                          </w:r>
                        </w:p>
                        <w:p w14:paraId="3FAA74C9" w14:textId="77777777" w:rsidR="002075F6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mob: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+385 (0) 91 595 9761</w:t>
                          </w:r>
                        </w:p>
                        <w:p w14:paraId="094F1345" w14:textId="77777777" w:rsidR="002075F6" w:rsidRPr="002075F6" w:rsidRDefault="002075F6">
                          <w:pPr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</w:pP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>e-mail:</w:t>
                          </w:r>
                          <w:r w:rsidRPr="002075F6">
                            <w:rPr>
                              <w:rFonts w:ascii="Arial" w:hAnsi="Arial" w:cs="Arial"/>
                              <w:b/>
                              <w:sz w:val="14"/>
                              <w:szCs w:val="18"/>
                            </w:rPr>
                            <w:tab/>
                            <w:t>tea.gatternig@gmail.com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93458F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42.35pt;margin-top:16.7pt;width:134.95pt;height:5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" strokecolor="white [3212]">
              <v:textbox>
                <w:txbxContent>
                  <w:p w14:paraId="47DF5AD0" w14:textId="77777777" w:rsidR="00642D55" w:rsidRPr="002075F6" w:rsidRDefault="00642D55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Branka Vodnika 4, Varaždin</w:t>
                    </w:r>
                  </w:p>
                  <w:p w14:paraId="5EABC723" w14:textId="77777777" w:rsidR="00642D55" w:rsidRPr="002075F6" w:rsidRDefault="00642D55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proofErr w:type="spellStart"/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tel</w:t>
                    </w:r>
                    <w:proofErr w:type="spellEnd"/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+385 (0) 42 561 102</w:t>
                    </w:r>
                  </w:p>
                  <w:p w14:paraId="7F0360EE" w14:textId="77777777" w:rsidR="00642D55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fax</w:t>
                    </w:r>
                    <w:r w:rsidR="00642D55"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:</w:t>
                    </w:r>
                    <w:r w:rsidR="00642D55"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5 (0) 42 561 958</w:t>
                    </w:r>
                  </w:p>
                  <w:p w14:paraId="3FAA74C9" w14:textId="77777777" w:rsidR="002075F6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mob: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+385 (0) 91 595 9761</w:t>
                    </w:r>
                  </w:p>
                  <w:p w14:paraId="094F1345" w14:textId="77777777" w:rsidR="002075F6" w:rsidRPr="002075F6" w:rsidRDefault="002075F6">
                    <w:pPr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</w:pP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>e-mail:</w:t>
                    </w:r>
                    <w:r w:rsidRPr="002075F6">
                      <w:rPr>
                        <w:rFonts w:ascii="Arial" w:hAnsi="Arial" w:cs="Arial"/>
                        <w:b/>
                        <w:sz w:val="14"/>
                        <w:szCs w:val="18"/>
                      </w:rPr>
                      <w:tab/>
                      <w:t>tea.gatternig@gmail.com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3C118DB0" wp14:editId="0875763A">
              <wp:extent cx="6294755" cy="889635"/>
              <wp:effectExtent l="0" t="0" r="10795" b="24765"/>
              <wp:docPr id="268" name="Područje crtanja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1" name="Group 204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4755" cy="889635"/>
                          <a:chOff x="0" y="0"/>
                          <a:chExt cx="9913" cy="1401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913" cy="1401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808" y="531"/>
                            <a:ext cx="562" cy="580"/>
                          </a:xfrm>
                          <a:custGeom>
                            <a:avLst/>
                            <a:gdLst>
                              <a:gd name="T0" fmla="*/ 198 w 562"/>
                              <a:gd name="T1" fmla="*/ 568 h 580"/>
                              <a:gd name="T2" fmla="*/ 171 w 562"/>
                              <a:gd name="T3" fmla="*/ 538 h 580"/>
                              <a:gd name="T4" fmla="*/ 183 w 562"/>
                              <a:gd name="T5" fmla="*/ 529 h 580"/>
                              <a:gd name="T6" fmla="*/ 231 w 562"/>
                              <a:gd name="T7" fmla="*/ 508 h 580"/>
                              <a:gd name="T8" fmla="*/ 258 w 562"/>
                              <a:gd name="T9" fmla="*/ 496 h 580"/>
                              <a:gd name="T10" fmla="*/ 270 w 562"/>
                              <a:gd name="T11" fmla="*/ 118 h 580"/>
                              <a:gd name="T12" fmla="*/ 273 w 562"/>
                              <a:gd name="T13" fmla="*/ 103 h 580"/>
                              <a:gd name="T14" fmla="*/ 246 w 562"/>
                              <a:gd name="T15" fmla="*/ 82 h 580"/>
                              <a:gd name="T16" fmla="*/ 189 w 562"/>
                              <a:gd name="T17" fmla="*/ 85 h 580"/>
                              <a:gd name="T18" fmla="*/ 132 w 562"/>
                              <a:gd name="T19" fmla="*/ 82 h 580"/>
                              <a:gd name="T20" fmla="*/ 129 w 562"/>
                              <a:gd name="T21" fmla="*/ 121 h 580"/>
                              <a:gd name="T22" fmla="*/ 144 w 562"/>
                              <a:gd name="T23" fmla="*/ 166 h 580"/>
                              <a:gd name="T24" fmla="*/ 138 w 562"/>
                              <a:gd name="T25" fmla="*/ 179 h 580"/>
                              <a:gd name="T26" fmla="*/ 234 w 562"/>
                              <a:gd name="T27" fmla="*/ 429 h 580"/>
                              <a:gd name="T28" fmla="*/ 237 w 562"/>
                              <a:gd name="T29" fmla="*/ 447 h 580"/>
                              <a:gd name="T30" fmla="*/ 207 w 562"/>
                              <a:gd name="T31" fmla="*/ 471 h 580"/>
                              <a:gd name="T32" fmla="*/ 84 w 562"/>
                              <a:gd name="T33" fmla="*/ 490 h 580"/>
                              <a:gd name="T34" fmla="*/ 0 w 562"/>
                              <a:gd name="T35" fmla="*/ 429 h 580"/>
                              <a:gd name="T36" fmla="*/ 57 w 562"/>
                              <a:gd name="T37" fmla="*/ 302 h 580"/>
                              <a:gd name="T38" fmla="*/ 93 w 562"/>
                              <a:gd name="T39" fmla="*/ 166 h 580"/>
                              <a:gd name="T40" fmla="*/ 111 w 562"/>
                              <a:gd name="T41" fmla="*/ 124 h 580"/>
                              <a:gd name="T42" fmla="*/ 114 w 562"/>
                              <a:gd name="T43" fmla="*/ 115 h 580"/>
                              <a:gd name="T44" fmla="*/ 114 w 562"/>
                              <a:gd name="T45" fmla="*/ 100 h 580"/>
                              <a:gd name="T46" fmla="*/ 120 w 562"/>
                              <a:gd name="T47" fmla="*/ 88 h 580"/>
                              <a:gd name="T48" fmla="*/ 108 w 562"/>
                              <a:gd name="T49" fmla="*/ 88 h 580"/>
                              <a:gd name="T50" fmla="*/ 108 w 562"/>
                              <a:gd name="T51" fmla="*/ 70 h 580"/>
                              <a:gd name="T52" fmla="*/ 129 w 562"/>
                              <a:gd name="T53" fmla="*/ 64 h 580"/>
                              <a:gd name="T54" fmla="*/ 198 w 562"/>
                              <a:gd name="T55" fmla="*/ 61 h 580"/>
                              <a:gd name="T56" fmla="*/ 267 w 562"/>
                              <a:gd name="T57" fmla="*/ 61 h 580"/>
                              <a:gd name="T58" fmla="*/ 270 w 562"/>
                              <a:gd name="T59" fmla="*/ 31 h 580"/>
                              <a:gd name="T60" fmla="*/ 270 w 562"/>
                              <a:gd name="T61" fmla="*/ 3 h 580"/>
                              <a:gd name="T62" fmla="*/ 294 w 562"/>
                              <a:gd name="T63" fmla="*/ 22 h 580"/>
                              <a:gd name="T64" fmla="*/ 291 w 562"/>
                              <a:gd name="T65" fmla="*/ 34 h 580"/>
                              <a:gd name="T66" fmla="*/ 294 w 562"/>
                              <a:gd name="T67" fmla="*/ 49 h 580"/>
                              <a:gd name="T68" fmla="*/ 361 w 562"/>
                              <a:gd name="T69" fmla="*/ 55 h 580"/>
                              <a:gd name="T70" fmla="*/ 430 w 562"/>
                              <a:gd name="T71" fmla="*/ 67 h 580"/>
                              <a:gd name="T72" fmla="*/ 457 w 562"/>
                              <a:gd name="T73" fmla="*/ 73 h 580"/>
                              <a:gd name="T74" fmla="*/ 448 w 562"/>
                              <a:gd name="T75" fmla="*/ 88 h 580"/>
                              <a:gd name="T76" fmla="*/ 445 w 562"/>
                              <a:gd name="T77" fmla="*/ 106 h 580"/>
                              <a:gd name="T78" fmla="*/ 451 w 562"/>
                              <a:gd name="T79" fmla="*/ 115 h 580"/>
                              <a:gd name="T80" fmla="*/ 451 w 562"/>
                              <a:gd name="T81" fmla="*/ 124 h 580"/>
                              <a:gd name="T82" fmla="*/ 469 w 562"/>
                              <a:gd name="T83" fmla="*/ 166 h 580"/>
                              <a:gd name="T84" fmla="*/ 466 w 562"/>
                              <a:gd name="T85" fmla="*/ 191 h 580"/>
                              <a:gd name="T86" fmla="*/ 490 w 562"/>
                              <a:gd name="T87" fmla="*/ 263 h 580"/>
                              <a:gd name="T88" fmla="*/ 547 w 562"/>
                              <a:gd name="T89" fmla="*/ 429 h 580"/>
                              <a:gd name="T90" fmla="*/ 544 w 562"/>
                              <a:gd name="T91" fmla="*/ 456 h 580"/>
                              <a:gd name="T92" fmla="*/ 400 w 562"/>
                              <a:gd name="T93" fmla="*/ 490 h 580"/>
                              <a:gd name="T94" fmla="*/ 321 w 562"/>
                              <a:gd name="T95" fmla="*/ 429 h 580"/>
                              <a:gd name="T96" fmla="*/ 421 w 562"/>
                              <a:gd name="T97" fmla="*/ 185 h 580"/>
                              <a:gd name="T98" fmla="*/ 418 w 562"/>
                              <a:gd name="T99" fmla="*/ 166 h 580"/>
                              <a:gd name="T100" fmla="*/ 430 w 562"/>
                              <a:gd name="T101" fmla="*/ 166 h 580"/>
                              <a:gd name="T102" fmla="*/ 439 w 562"/>
                              <a:gd name="T103" fmla="*/ 124 h 580"/>
                              <a:gd name="T104" fmla="*/ 430 w 562"/>
                              <a:gd name="T105" fmla="*/ 106 h 580"/>
                              <a:gd name="T106" fmla="*/ 427 w 562"/>
                              <a:gd name="T107" fmla="*/ 85 h 580"/>
                              <a:gd name="T108" fmla="*/ 388 w 562"/>
                              <a:gd name="T109" fmla="*/ 91 h 580"/>
                              <a:gd name="T110" fmla="*/ 324 w 562"/>
                              <a:gd name="T111" fmla="*/ 79 h 580"/>
                              <a:gd name="T112" fmla="*/ 300 w 562"/>
                              <a:gd name="T113" fmla="*/ 88 h 580"/>
                              <a:gd name="T114" fmla="*/ 291 w 562"/>
                              <a:gd name="T115" fmla="*/ 179 h 580"/>
                              <a:gd name="T116" fmla="*/ 300 w 562"/>
                              <a:gd name="T117" fmla="*/ 499 h 580"/>
                              <a:gd name="T118" fmla="*/ 352 w 562"/>
                              <a:gd name="T119" fmla="*/ 511 h 580"/>
                              <a:gd name="T120" fmla="*/ 388 w 562"/>
                              <a:gd name="T121" fmla="*/ 532 h 580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</a:gdLst>
                            <a:ahLst/>
                            <a:cxnLst>
                              <a:cxn ang="T122">
                                <a:pos x="T0" y="T1"/>
                              </a:cxn>
                              <a:cxn ang="T123">
                                <a:pos x="T2" y="T3"/>
                              </a:cxn>
                              <a:cxn ang="T124">
                                <a:pos x="T4" y="T5"/>
                              </a:cxn>
                              <a:cxn ang="T125">
                                <a:pos x="T6" y="T7"/>
                              </a:cxn>
                              <a:cxn ang="T126">
                                <a:pos x="T8" y="T9"/>
                              </a:cxn>
                              <a:cxn ang="T127">
                                <a:pos x="T10" y="T11"/>
                              </a:cxn>
                              <a:cxn ang="T128">
                                <a:pos x="T12" y="T13"/>
                              </a:cxn>
                              <a:cxn ang="T129">
                                <a:pos x="T14" y="T15"/>
                              </a:cxn>
                              <a:cxn ang="T130">
                                <a:pos x="T16" y="T17"/>
                              </a:cxn>
                              <a:cxn ang="T131">
                                <a:pos x="T18" y="T19"/>
                              </a:cxn>
                              <a:cxn ang="T132">
                                <a:pos x="T20" y="T21"/>
                              </a:cxn>
                              <a:cxn ang="T133">
                                <a:pos x="T22" y="T23"/>
                              </a:cxn>
                              <a:cxn ang="T134">
                                <a:pos x="T24" y="T25"/>
                              </a:cxn>
                              <a:cxn ang="T135">
                                <a:pos x="T26" y="T27"/>
                              </a:cxn>
                              <a:cxn ang="T136">
                                <a:pos x="T28" y="T29"/>
                              </a:cxn>
                              <a:cxn ang="T137">
                                <a:pos x="T30" y="T31"/>
                              </a:cxn>
                              <a:cxn ang="T138">
                                <a:pos x="T32" y="T33"/>
                              </a:cxn>
                              <a:cxn ang="T139">
                                <a:pos x="T34" y="T35"/>
                              </a:cxn>
                              <a:cxn ang="T140">
                                <a:pos x="T36" y="T37"/>
                              </a:cxn>
                              <a:cxn ang="T141">
                                <a:pos x="T38" y="T39"/>
                              </a:cxn>
                              <a:cxn ang="T142">
                                <a:pos x="T40" y="T41"/>
                              </a:cxn>
                              <a:cxn ang="T143">
                                <a:pos x="T42" y="T43"/>
                              </a:cxn>
                              <a:cxn ang="T144">
                                <a:pos x="T44" y="T45"/>
                              </a:cxn>
                              <a:cxn ang="T145">
                                <a:pos x="T46" y="T47"/>
                              </a:cxn>
                              <a:cxn ang="T146">
                                <a:pos x="T48" y="T49"/>
                              </a:cxn>
                              <a:cxn ang="T147">
                                <a:pos x="T50" y="T51"/>
                              </a:cxn>
                              <a:cxn ang="T148">
                                <a:pos x="T52" y="T53"/>
                              </a:cxn>
                              <a:cxn ang="T149">
                                <a:pos x="T54" y="T55"/>
                              </a:cxn>
                              <a:cxn ang="T150">
                                <a:pos x="T56" y="T57"/>
                              </a:cxn>
                              <a:cxn ang="T151">
                                <a:pos x="T58" y="T59"/>
                              </a:cxn>
                              <a:cxn ang="T152">
                                <a:pos x="T60" y="T61"/>
                              </a:cxn>
                              <a:cxn ang="T153">
                                <a:pos x="T62" y="T63"/>
                              </a:cxn>
                              <a:cxn ang="T154">
                                <a:pos x="T64" y="T65"/>
                              </a:cxn>
                              <a:cxn ang="T155">
                                <a:pos x="T66" y="T67"/>
                              </a:cxn>
                              <a:cxn ang="T156">
                                <a:pos x="T68" y="T69"/>
                              </a:cxn>
                              <a:cxn ang="T157">
                                <a:pos x="T70" y="T71"/>
                              </a:cxn>
                              <a:cxn ang="T158">
                                <a:pos x="T72" y="T73"/>
                              </a:cxn>
                              <a:cxn ang="T159">
                                <a:pos x="T74" y="T75"/>
                              </a:cxn>
                              <a:cxn ang="T160">
                                <a:pos x="T76" y="T77"/>
                              </a:cxn>
                              <a:cxn ang="T161">
                                <a:pos x="T78" y="T79"/>
                              </a:cxn>
                              <a:cxn ang="T162">
                                <a:pos x="T80" y="T81"/>
                              </a:cxn>
                              <a:cxn ang="T163">
                                <a:pos x="T82" y="T83"/>
                              </a:cxn>
                              <a:cxn ang="T164">
                                <a:pos x="T84" y="T85"/>
                              </a:cxn>
                              <a:cxn ang="T165">
                                <a:pos x="T86" y="T87"/>
                              </a:cxn>
                              <a:cxn ang="T166">
                                <a:pos x="T88" y="T89"/>
                              </a:cxn>
                              <a:cxn ang="T167">
                                <a:pos x="T90" y="T91"/>
                              </a:cxn>
                              <a:cxn ang="T168">
                                <a:pos x="T92" y="T93"/>
                              </a:cxn>
                              <a:cxn ang="T169">
                                <a:pos x="T94" y="T95"/>
                              </a:cxn>
                              <a:cxn ang="T170">
                                <a:pos x="T96" y="T97"/>
                              </a:cxn>
                              <a:cxn ang="T171">
                                <a:pos x="T98" y="T99"/>
                              </a:cxn>
                              <a:cxn ang="T172">
                                <a:pos x="T100" y="T101"/>
                              </a:cxn>
                              <a:cxn ang="T173">
                                <a:pos x="T102" y="T103"/>
                              </a:cxn>
                              <a:cxn ang="T174">
                                <a:pos x="T104" y="T105"/>
                              </a:cxn>
                              <a:cxn ang="T175">
                                <a:pos x="T106" y="T107"/>
                              </a:cxn>
                              <a:cxn ang="T176">
                                <a:pos x="T108" y="T109"/>
                              </a:cxn>
                              <a:cxn ang="T177">
                                <a:pos x="T110" y="T111"/>
                              </a:cxn>
                              <a:cxn ang="T178">
                                <a:pos x="T112" y="T113"/>
                              </a:cxn>
                              <a:cxn ang="T179">
                                <a:pos x="T114" y="T115"/>
                              </a:cxn>
                              <a:cxn ang="T180">
                                <a:pos x="T116" y="T117"/>
                              </a:cxn>
                              <a:cxn ang="T181">
                                <a:pos x="T118" y="T119"/>
                              </a:cxn>
                              <a:cxn ang="T182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2" h="580">
                                <a:moveTo>
                                  <a:pt x="273" y="580"/>
                                </a:moveTo>
                                <a:lnTo>
                                  <a:pt x="249" y="577"/>
                                </a:lnTo>
                                <a:lnTo>
                                  <a:pt x="222" y="574"/>
                                </a:lnTo>
                                <a:lnTo>
                                  <a:pt x="198" y="568"/>
                                </a:lnTo>
                                <a:lnTo>
                                  <a:pt x="174" y="556"/>
                                </a:lnTo>
                                <a:lnTo>
                                  <a:pt x="174" y="547"/>
                                </a:lnTo>
                                <a:lnTo>
                                  <a:pt x="171" y="541"/>
                                </a:lnTo>
                                <a:lnTo>
                                  <a:pt x="171" y="538"/>
                                </a:lnTo>
                                <a:lnTo>
                                  <a:pt x="174" y="535"/>
                                </a:lnTo>
                                <a:lnTo>
                                  <a:pt x="174" y="532"/>
                                </a:lnTo>
                                <a:lnTo>
                                  <a:pt x="177" y="532"/>
                                </a:lnTo>
                                <a:lnTo>
                                  <a:pt x="183" y="529"/>
                                </a:lnTo>
                                <a:lnTo>
                                  <a:pt x="186" y="529"/>
                                </a:lnTo>
                                <a:lnTo>
                                  <a:pt x="195" y="517"/>
                                </a:lnTo>
                                <a:lnTo>
                                  <a:pt x="210" y="511"/>
                                </a:lnTo>
                                <a:lnTo>
                                  <a:pt x="231" y="508"/>
                                </a:lnTo>
                                <a:lnTo>
                                  <a:pt x="264" y="508"/>
                                </a:lnTo>
                                <a:lnTo>
                                  <a:pt x="264" y="505"/>
                                </a:lnTo>
                                <a:lnTo>
                                  <a:pt x="258" y="499"/>
                                </a:lnTo>
                                <a:lnTo>
                                  <a:pt x="258" y="496"/>
                                </a:lnTo>
                                <a:lnTo>
                                  <a:pt x="267" y="487"/>
                                </a:lnTo>
                                <a:lnTo>
                                  <a:pt x="267" y="121"/>
                                </a:lnTo>
                                <a:lnTo>
                                  <a:pt x="270" y="121"/>
                                </a:lnTo>
                                <a:lnTo>
                                  <a:pt x="270" y="118"/>
                                </a:lnTo>
                                <a:lnTo>
                                  <a:pt x="273" y="115"/>
                                </a:lnTo>
                                <a:lnTo>
                                  <a:pt x="270" y="115"/>
                                </a:lnTo>
                                <a:lnTo>
                                  <a:pt x="270" y="106"/>
                                </a:lnTo>
                                <a:lnTo>
                                  <a:pt x="273" y="103"/>
                                </a:lnTo>
                                <a:lnTo>
                                  <a:pt x="267" y="103"/>
                                </a:lnTo>
                                <a:lnTo>
                                  <a:pt x="267" y="94"/>
                                </a:lnTo>
                                <a:lnTo>
                                  <a:pt x="264" y="88"/>
                                </a:lnTo>
                                <a:lnTo>
                                  <a:pt x="246" y="82"/>
                                </a:lnTo>
                                <a:lnTo>
                                  <a:pt x="231" y="76"/>
                                </a:lnTo>
                                <a:lnTo>
                                  <a:pt x="210" y="76"/>
                                </a:lnTo>
                                <a:lnTo>
                                  <a:pt x="198" y="79"/>
                                </a:lnTo>
                                <a:lnTo>
                                  <a:pt x="189" y="85"/>
                                </a:lnTo>
                                <a:lnTo>
                                  <a:pt x="183" y="88"/>
                                </a:lnTo>
                                <a:lnTo>
                                  <a:pt x="159" y="88"/>
                                </a:lnTo>
                                <a:lnTo>
                                  <a:pt x="147" y="85"/>
                                </a:lnTo>
                                <a:lnTo>
                                  <a:pt x="132" y="82"/>
                                </a:lnTo>
                                <a:lnTo>
                                  <a:pt x="132" y="109"/>
                                </a:lnTo>
                                <a:lnTo>
                                  <a:pt x="126" y="115"/>
                                </a:lnTo>
                                <a:lnTo>
                                  <a:pt x="126" y="121"/>
                                </a:lnTo>
                                <a:lnTo>
                                  <a:pt x="129" y="121"/>
                                </a:lnTo>
                                <a:lnTo>
                                  <a:pt x="132" y="124"/>
                                </a:lnTo>
                                <a:lnTo>
                                  <a:pt x="132" y="163"/>
                                </a:lnTo>
                                <a:lnTo>
                                  <a:pt x="135" y="166"/>
                                </a:lnTo>
                                <a:lnTo>
                                  <a:pt x="144" y="166"/>
                                </a:lnTo>
                                <a:lnTo>
                                  <a:pt x="144" y="176"/>
                                </a:lnTo>
                                <a:lnTo>
                                  <a:pt x="141" y="176"/>
                                </a:lnTo>
                                <a:lnTo>
                                  <a:pt x="141" y="179"/>
                                </a:lnTo>
                                <a:lnTo>
                                  <a:pt x="138" y="179"/>
                                </a:lnTo>
                                <a:lnTo>
                                  <a:pt x="138" y="182"/>
                                </a:lnTo>
                                <a:lnTo>
                                  <a:pt x="183" y="305"/>
                                </a:lnTo>
                                <a:lnTo>
                                  <a:pt x="231" y="429"/>
                                </a:lnTo>
                                <a:lnTo>
                                  <a:pt x="234" y="429"/>
                                </a:lnTo>
                                <a:lnTo>
                                  <a:pt x="237" y="432"/>
                                </a:lnTo>
                                <a:lnTo>
                                  <a:pt x="243" y="432"/>
                                </a:lnTo>
                                <a:lnTo>
                                  <a:pt x="240" y="438"/>
                                </a:lnTo>
                                <a:lnTo>
                                  <a:pt x="237" y="447"/>
                                </a:lnTo>
                                <a:lnTo>
                                  <a:pt x="231" y="453"/>
                                </a:lnTo>
                                <a:lnTo>
                                  <a:pt x="222" y="459"/>
                                </a:lnTo>
                                <a:lnTo>
                                  <a:pt x="216" y="465"/>
                                </a:lnTo>
                                <a:lnTo>
                                  <a:pt x="207" y="471"/>
                                </a:lnTo>
                                <a:lnTo>
                                  <a:pt x="201" y="474"/>
                                </a:lnTo>
                                <a:lnTo>
                                  <a:pt x="162" y="490"/>
                                </a:lnTo>
                                <a:lnTo>
                                  <a:pt x="123" y="493"/>
                                </a:lnTo>
                                <a:lnTo>
                                  <a:pt x="84" y="490"/>
                                </a:lnTo>
                                <a:lnTo>
                                  <a:pt x="42" y="474"/>
                                </a:lnTo>
                                <a:lnTo>
                                  <a:pt x="33" y="468"/>
                                </a:lnTo>
                                <a:lnTo>
                                  <a:pt x="6" y="441"/>
                                </a:lnTo>
                                <a:lnTo>
                                  <a:pt x="0" y="429"/>
                                </a:lnTo>
                                <a:lnTo>
                                  <a:pt x="6" y="429"/>
                                </a:lnTo>
                                <a:lnTo>
                                  <a:pt x="9" y="426"/>
                                </a:lnTo>
                                <a:lnTo>
                                  <a:pt x="15" y="426"/>
                                </a:lnTo>
                                <a:lnTo>
                                  <a:pt x="57" y="302"/>
                                </a:lnTo>
                                <a:lnTo>
                                  <a:pt x="99" y="176"/>
                                </a:lnTo>
                                <a:lnTo>
                                  <a:pt x="96" y="176"/>
                                </a:lnTo>
                                <a:lnTo>
                                  <a:pt x="93" y="173"/>
                                </a:lnTo>
                                <a:lnTo>
                                  <a:pt x="93" y="166"/>
                                </a:lnTo>
                                <a:lnTo>
                                  <a:pt x="105" y="166"/>
                                </a:lnTo>
                                <a:lnTo>
                                  <a:pt x="108" y="160"/>
                                </a:lnTo>
                                <a:lnTo>
                                  <a:pt x="111" y="151"/>
                                </a:lnTo>
                                <a:lnTo>
                                  <a:pt x="111" y="124"/>
                                </a:lnTo>
                                <a:lnTo>
                                  <a:pt x="114" y="121"/>
                                </a:lnTo>
                                <a:lnTo>
                                  <a:pt x="117" y="121"/>
                                </a:lnTo>
                                <a:lnTo>
                                  <a:pt x="117" y="118"/>
                                </a:lnTo>
                                <a:lnTo>
                                  <a:pt x="114" y="115"/>
                                </a:lnTo>
                                <a:lnTo>
                                  <a:pt x="111" y="109"/>
                                </a:lnTo>
                                <a:lnTo>
                                  <a:pt x="108" y="106"/>
                                </a:lnTo>
                                <a:lnTo>
                                  <a:pt x="108" y="100"/>
                                </a:lnTo>
                                <a:lnTo>
                                  <a:pt x="114" y="100"/>
                                </a:lnTo>
                                <a:lnTo>
                                  <a:pt x="120" y="106"/>
                                </a:lnTo>
                                <a:lnTo>
                                  <a:pt x="123" y="106"/>
                                </a:lnTo>
                                <a:lnTo>
                                  <a:pt x="123" y="91"/>
                                </a:lnTo>
                                <a:lnTo>
                                  <a:pt x="120" y="88"/>
                                </a:lnTo>
                                <a:lnTo>
                                  <a:pt x="114" y="88"/>
                                </a:lnTo>
                                <a:lnTo>
                                  <a:pt x="111" y="85"/>
                                </a:lnTo>
                                <a:lnTo>
                                  <a:pt x="111" y="88"/>
                                </a:lnTo>
                                <a:lnTo>
                                  <a:pt x="108" y="88"/>
                                </a:lnTo>
                                <a:lnTo>
                                  <a:pt x="105" y="82"/>
                                </a:lnTo>
                                <a:lnTo>
                                  <a:pt x="102" y="79"/>
                                </a:lnTo>
                                <a:lnTo>
                                  <a:pt x="102" y="76"/>
                                </a:lnTo>
                                <a:lnTo>
                                  <a:pt x="108" y="70"/>
                                </a:lnTo>
                                <a:lnTo>
                                  <a:pt x="111" y="70"/>
                                </a:lnTo>
                                <a:lnTo>
                                  <a:pt x="114" y="67"/>
                                </a:lnTo>
                                <a:lnTo>
                                  <a:pt x="120" y="64"/>
                                </a:lnTo>
                                <a:lnTo>
                                  <a:pt x="129" y="64"/>
                                </a:lnTo>
                                <a:lnTo>
                                  <a:pt x="138" y="73"/>
                                </a:lnTo>
                                <a:lnTo>
                                  <a:pt x="144" y="76"/>
                                </a:lnTo>
                                <a:lnTo>
                                  <a:pt x="171" y="73"/>
                                </a:lnTo>
                                <a:lnTo>
                                  <a:pt x="198" y="61"/>
                                </a:lnTo>
                                <a:lnTo>
                                  <a:pt x="225" y="52"/>
                                </a:lnTo>
                                <a:lnTo>
                                  <a:pt x="237" y="52"/>
                                </a:lnTo>
                                <a:lnTo>
                                  <a:pt x="255" y="58"/>
                                </a:lnTo>
                                <a:lnTo>
                                  <a:pt x="267" y="61"/>
                                </a:lnTo>
                                <a:lnTo>
                                  <a:pt x="267" y="37"/>
                                </a:lnTo>
                                <a:lnTo>
                                  <a:pt x="270" y="37"/>
                                </a:lnTo>
                                <a:lnTo>
                                  <a:pt x="273" y="34"/>
                                </a:lnTo>
                                <a:lnTo>
                                  <a:pt x="270" y="31"/>
                                </a:lnTo>
                                <a:lnTo>
                                  <a:pt x="270" y="25"/>
                                </a:lnTo>
                                <a:lnTo>
                                  <a:pt x="267" y="22"/>
                                </a:lnTo>
                                <a:lnTo>
                                  <a:pt x="267" y="9"/>
                                </a:lnTo>
                                <a:lnTo>
                                  <a:pt x="270" y="3"/>
                                </a:lnTo>
                                <a:lnTo>
                                  <a:pt x="279" y="0"/>
                                </a:lnTo>
                                <a:lnTo>
                                  <a:pt x="291" y="6"/>
                                </a:lnTo>
                                <a:lnTo>
                                  <a:pt x="294" y="12"/>
                                </a:lnTo>
                                <a:lnTo>
                                  <a:pt x="294" y="22"/>
                                </a:lnTo>
                                <a:lnTo>
                                  <a:pt x="291" y="25"/>
                                </a:lnTo>
                                <a:lnTo>
                                  <a:pt x="291" y="31"/>
                                </a:lnTo>
                                <a:lnTo>
                                  <a:pt x="288" y="34"/>
                                </a:lnTo>
                                <a:lnTo>
                                  <a:pt x="291" y="34"/>
                                </a:lnTo>
                                <a:lnTo>
                                  <a:pt x="297" y="37"/>
                                </a:lnTo>
                                <a:lnTo>
                                  <a:pt x="297" y="43"/>
                                </a:lnTo>
                                <a:lnTo>
                                  <a:pt x="294" y="43"/>
                                </a:lnTo>
                                <a:lnTo>
                                  <a:pt x="294" y="49"/>
                                </a:lnTo>
                                <a:lnTo>
                                  <a:pt x="297" y="55"/>
                                </a:lnTo>
                                <a:lnTo>
                                  <a:pt x="297" y="64"/>
                                </a:lnTo>
                                <a:lnTo>
                                  <a:pt x="327" y="55"/>
                                </a:lnTo>
                                <a:lnTo>
                                  <a:pt x="361" y="55"/>
                                </a:lnTo>
                                <a:lnTo>
                                  <a:pt x="379" y="67"/>
                                </a:lnTo>
                                <a:lnTo>
                                  <a:pt x="394" y="73"/>
                                </a:lnTo>
                                <a:lnTo>
                                  <a:pt x="412" y="76"/>
                                </a:lnTo>
                                <a:lnTo>
                                  <a:pt x="430" y="67"/>
                                </a:lnTo>
                                <a:lnTo>
                                  <a:pt x="442" y="67"/>
                                </a:lnTo>
                                <a:lnTo>
                                  <a:pt x="448" y="70"/>
                                </a:lnTo>
                                <a:lnTo>
                                  <a:pt x="457" y="70"/>
                                </a:lnTo>
                                <a:lnTo>
                                  <a:pt x="457" y="73"/>
                                </a:lnTo>
                                <a:lnTo>
                                  <a:pt x="460" y="76"/>
                                </a:lnTo>
                                <a:lnTo>
                                  <a:pt x="460" y="82"/>
                                </a:lnTo>
                                <a:lnTo>
                                  <a:pt x="457" y="88"/>
                                </a:lnTo>
                                <a:lnTo>
                                  <a:pt x="448" y="88"/>
                                </a:lnTo>
                                <a:lnTo>
                                  <a:pt x="442" y="91"/>
                                </a:lnTo>
                                <a:lnTo>
                                  <a:pt x="439" y="94"/>
                                </a:lnTo>
                                <a:lnTo>
                                  <a:pt x="439" y="106"/>
                                </a:lnTo>
                                <a:lnTo>
                                  <a:pt x="445" y="106"/>
                                </a:lnTo>
                                <a:lnTo>
                                  <a:pt x="445" y="103"/>
                                </a:lnTo>
                                <a:lnTo>
                                  <a:pt x="454" y="103"/>
                                </a:lnTo>
                                <a:lnTo>
                                  <a:pt x="454" y="109"/>
                                </a:lnTo>
                                <a:lnTo>
                                  <a:pt x="451" y="115"/>
                                </a:lnTo>
                                <a:lnTo>
                                  <a:pt x="445" y="118"/>
                                </a:lnTo>
                                <a:lnTo>
                                  <a:pt x="445" y="121"/>
                                </a:lnTo>
                                <a:lnTo>
                                  <a:pt x="448" y="124"/>
                                </a:lnTo>
                                <a:lnTo>
                                  <a:pt x="451" y="124"/>
                                </a:lnTo>
                                <a:lnTo>
                                  <a:pt x="451" y="145"/>
                                </a:lnTo>
                                <a:lnTo>
                                  <a:pt x="454" y="170"/>
                                </a:lnTo>
                                <a:lnTo>
                                  <a:pt x="460" y="166"/>
                                </a:lnTo>
                                <a:lnTo>
                                  <a:pt x="469" y="166"/>
                                </a:lnTo>
                                <a:lnTo>
                                  <a:pt x="469" y="173"/>
                                </a:lnTo>
                                <a:lnTo>
                                  <a:pt x="463" y="179"/>
                                </a:lnTo>
                                <a:lnTo>
                                  <a:pt x="463" y="185"/>
                                </a:lnTo>
                                <a:lnTo>
                                  <a:pt x="466" y="191"/>
                                </a:lnTo>
                                <a:lnTo>
                                  <a:pt x="469" y="200"/>
                                </a:lnTo>
                                <a:lnTo>
                                  <a:pt x="472" y="215"/>
                                </a:lnTo>
                                <a:lnTo>
                                  <a:pt x="478" y="236"/>
                                </a:lnTo>
                                <a:lnTo>
                                  <a:pt x="490" y="263"/>
                                </a:lnTo>
                                <a:lnTo>
                                  <a:pt x="502" y="305"/>
                                </a:lnTo>
                                <a:lnTo>
                                  <a:pt x="520" y="357"/>
                                </a:lnTo>
                                <a:lnTo>
                                  <a:pt x="544" y="426"/>
                                </a:lnTo>
                                <a:lnTo>
                                  <a:pt x="547" y="429"/>
                                </a:lnTo>
                                <a:lnTo>
                                  <a:pt x="556" y="429"/>
                                </a:lnTo>
                                <a:lnTo>
                                  <a:pt x="562" y="432"/>
                                </a:lnTo>
                                <a:lnTo>
                                  <a:pt x="556" y="444"/>
                                </a:lnTo>
                                <a:lnTo>
                                  <a:pt x="544" y="456"/>
                                </a:lnTo>
                                <a:lnTo>
                                  <a:pt x="508" y="480"/>
                                </a:lnTo>
                                <a:lnTo>
                                  <a:pt x="466" y="493"/>
                                </a:lnTo>
                                <a:lnTo>
                                  <a:pt x="421" y="493"/>
                                </a:lnTo>
                                <a:lnTo>
                                  <a:pt x="400" y="490"/>
                                </a:lnTo>
                                <a:lnTo>
                                  <a:pt x="376" y="480"/>
                                </a:lnTo>
                                <a:lnTo>
                                  <a:pt x="352" y="468"/>
                                </a:lnTo>
                                <a:lnTo>
                                  <a:pt x="333" y="450"/>
                                </a:lnTo>
                                <a:lnTo>
                                  <a:pt x="321" y="429"/>
                                </a:lnTo>
                                <a:lnTo>
                                  <a:pt x="327" y="429"/>
                                </a:lnTo>
                                <a:lnTo>
                                  <a:pt x="330" y="426"/>
                                </a:lnTo>
                                <a:lnTo>
                                  <a:pt x="337" y="426"/>
                                </a:lnTo>
                                <a:lnTo>
                                  <a:pt x="421" y="185"/>
                                </a:lnTo>
                                <a:lnTo>
                                  <a:pt x="421" y="182"/>
                                </a:lnTo>
                                <a:lnTo>
                                  <a:pt x="415" y="176"/>
                                </a:lnTo>
                                <a:lnTo>
                                  <a:pt x="415" y="173"/>
                                </a:lnTo>
                                <a:lnTo>
                                  <a:pt x="418" y="166"/>
                                </a:lnTo>
                                <a:lnTo>
                                  <a:pt x="424" y="166"/>
                                </a:lnTo>
                                <a:lnTo>
                                  <a:pt x="427" y="170"/>
                                </a:lnTo>
                                <a:lnTo>
                                  <a:pt x="427" y="166"/>
                                </a:lnTo>
                                <a:lnTo>
                                  <a:pt x="430" y="166"/>
                                </a:lnTo>
                                <a:lnTo>
                                  <a:pt x="430" y="151"/>
                                </a:lnTo>
                                <a:lnTo>
                                  <a:pt x="433" y="139"/>
                                </a:lnTo>
                                <a:lnTo>
                                  <a:pt x="433" y="124"/>
                                </a:lnTo>
                                <a:lnTo>
                                  <a:pt x="439" y="124"/>
                                </a:lnTo>
                                <a:lnTo>
                                  <a:pt x="439" y="121"/>
                                </a:lnTo>
                                <a:lnTo>
                                  <a:pt x="436" y="121"/>
                                </a:lnTo>
                                <a:lnTo>
                                  <a:pt x="436" y="118"/>
                                </a:lnTo>
                                <a:lnTo>
                                  <a:pt x="430" y="106"/>
                                </a:lnTo>
                                <a:lnTo>
                                  <a:pt x="430" y="97"/>
                                </a:lnTo>
                                <a:lnTo>
                                  <a:pt x="433" y="91"/>
                                </a:lnTo>
                                <a:lnTo>
                                  <a:pt x="433" y="85"/>
                                </a:lnTo>
                                <a:lnTo>
                                  <a:pt x="427" y="85"/>
                                </a:lnTo>
                                <a:lnTo>
                                  <a:pt x="421" y="88"/>
                                </a:lnTo>
                                <a:lnTo>
                                  <a:pt x="412" y="88"/>
                                </a:lnTo>
                                <a:lnTo>
                                  <a:pt x="403" y="91"/>
                                </a:lnTo>
                                <a:lnTo>
                                  <a:pt x="388" y="91"/>
                                </a:lnTo>
                                <a:lnTo>
                                  <a:pt x="382" y="88"/>
                                </a:lnTo>
                                <a:lnTo>
                                  <a:pt x="364" y="82"/>
                                </a:lnTo>
                                <a:lnTo>
                                  <a:pt x="352" y="79"/>
                                </a:lnTo>
                                <a:lnTo>
                                  <a:pt x="324" y="79"/>
                                </a:lnTo>
                                <a:lnTo>
                                  <a:pt x="315" y="82"/>
                                </a:lnTo>
                                <a:lnTo>
                                  <a:pt x="309" y="82"/>
                                </a:lnTo>
                                <a:lnTo>
                                  <a:pt x="303" y="85"/>
                                </a:lnTo>
                                <a:lnTo>
                                  <a:pt x="300" y="88"/>
                                </a:lnTo>
                                <a:lnTo>
                                  <a:pt x="297" y="94"/>
                                </a:lnTo>
                                <a:lnTo>
                                  <a:pt x="297" y="103"/>
                                </a:lnTo>
                                <a:lnTo>
                                  <a:pt x="291" y="103"/>
                                </a:lnTo>
                                <a:lnTo>
                                  <a:pt x="291" y="179"/>
                                </a:lnTo>
                                <a:lnTo>
                                  <a:pt x="294" y="233"/>
                                </a:lnTo>
                                <a:lnTo>
                                  <a:pt x="294" y="484"/>
                                </a:lnTo>
                                <a:lnTo>
                                  <a:pt x="300" y="496"/>
                                </a:lnTo>
                                <a:lnTo>
                                  <a:pt x="300" y="499"/>
                                </a:lnTo>
                                <a:lnTo>
                                  <a:pt x="297" y="505"/>
                                </a:lnTo>
                                <a:lnTo>
                                  <a:pt x="312" y="505"/>
                                </a:lnTo>
                                <a:lnTo>
                                  <a:pt x="330" y="508"/>
                                </a:lnTo>
                                <a:lnTo>
                                  <a:pt x="352" y="511"/>
                                </a:lnTo>
                                <a:lnTo>
                                  <a:pt x="367" y="517"/>
                                </a:lnTo>
                                <a:lnTo>
                                  <a:pt x="376" y="529"/>
                                </a:lnTo>
                                <a:lnTo>
                                  <a:pt x="385" y="529"/>
                                </a:lnTo>
                                <a:lnTo>
                                  <a:pt x="388" y="532"/>
                                </a:lnTo>
                                <a:lnTo>
                                  <a:pt x="388" y="562"/>
                                </a:lnTo>
                                <a:lnTo>
                                  <a:pt x="330" y="574"/>
                                </a:lnTo>
                                <a:lnTo>
                                  <a:pt x="273" y="5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B2B2"/>
                          </a:solidFill>
                          <a:ln w="0">
                            <a:solidFill>
                              <a:srgbClr val="B2B2B2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928" y="679"/>
                            <a:ext cx="105" cy="281"/>
                          </a:xfrm>
                          <a:custGeom>
                            <a:avLst/>
                            <a:gdLst>
                              <a:gd name="T0" fmla="*/ 96 w 105"/>
                              <a:gd name="T1" fmla="*/ 281 h 281"/>
                              <a:gd name="T2" fmla="*/ 75 w 105"/>
                              <a:gd name="T3" fmla="*/ 275 h 281"/>
                              <a:gd name="T4" fmla="*/ 51 w 105"/>
                              <a:gd name="T5" fmla="*/ 272 h 281"/>
                              <a:gd name="T6" fmla="*/ 24 w 105"/>
                              <a:gd name="T7" fmla="*/ 269 h 281"/>
                              <a:gd name="T8" fmla="*/ 0 w 105"/>
                              <a:gd name="T9" fmla="*/ 269 h 281"/>
                              <a:gd name="T10" fmla="*/ 0 w 105"/>
                              <a:gd name="T11" fmla="*/ 106 h 281"/>
                              <a:gd name="T12" fmla="*/ 3 w 105"/>
                              <a:gd name="T13" fmla="*/ 25 h 281"/>
                              <a:gd name="T14" fmla="*/ 3 w 105"/>
                              <a:gd name="T15" fmla="*/ 6 h 281"/>
                              <a:gd name="T16" fmla="*/ 6 w 105"/>
                              <a:gd name="T17" fmla="*/ 3 h 281"/>
                              <a:gd name="T18" fmla="*/ 6 w 105"/>
                              <a:gd name="T19" fmla="*/ 0 h 281"/>
                              <a:gd name="T20" fmla="*/ 6 w 105"/>
                              <a:gd name="T21" fmla="*/ 15 h 281"/>
                              <a:gd name="T22" fmla="*/ 9 w 105"/>
                              <a:gd name="T23" fmla="*/ 22 h 281"/>
                              <a:gd name="T24" fmla="*/ 15 w 105"/>
                              <a:gd name="T25" fmla="*/ 31 h 281"/>
                              <a:gd name="T26" fmla="*/ 105 w 105"/>
                              <a:gd name="T27" fmla="*/ 278 h 281"/>
                              <a:gd name="T28" fmla="*/ 99 w 105"/>
                              <a:gd name="T29" fmla="*/ 278 h 281"/>
                              <a:gd name="T30" fmla="*/ 96 w 105"/>
                              <a:gd name="T31" fmla="*/ 281 h 281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81">
                                <a:moveTo>
                                  <a:pt x="96" y="281"/>
                                </a:moveTo>
                                <a:lnTo>
                                  <a:pt x="75" y="275"/>
                                </a:lnTo>
                                <a:lnTo>
                                  <a:pt x="51" y="272"/>
                                </a:lnTo>
                                <a:lnTo>
                                  <a:pt x="24" y="269"/>
                                </a:lnTo>
                                <a:lnTo>
                                  <a:pt x="0" y="269"/>
                                </a:lnTo>
                                <a:lnTo>
                                  <a:pt x="0" y="106"/>
                                </a:lnTo>
                                <a:lnTo>
                                  <a:pt x="3" y="25"/>
                                </a:lnTo>
                                <a:lnTo>
                                  <a:pt x="3" y="6"/>
                                </a:lnTo>
                                <a:lnTo>
                                  <a:pt x="6" y="3"/>
                                </a:lnTo>
                                <a:lnTo>
                                  <a:pt x="6" y="0"/>
                                </a:lnTo>
                                <a:lnTo>
                                  <a:pt x="6" y="15"/>
                                </a:lnTo>
                                <a:lnTo>
                                  <a:pt x="9" y="22"/>
                                </a:lnTo>
                                <a:lnTo>
                                  <a:pt x="15" y="31"/>
                                </a:lnTo>
                                <a:lnTo>
                                  <a:pt x="105" y="278"/>
                                </a:lnTo>
                                <a:lnTo>
                                  <a:pt x="99" y="278"/>
                                </a:lnTo>
                                <a:lnTo>
                                  <a:pt x="96" y="2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1250" y="682"/>
                            <a:ext cx="99" cy="278"/>
                          </a:xfrm>
                          <a:custGeom>
                            <a:avLst/>
                            <a:gdLst>
                              <a:gd name="T0" fmla="*/ 93 w 99"/>
                              <a:gd name="T1" fmla="*/ 278 h 278"/>
                              <a:gd name="T2" fmla="*/ 63 w 99"/>
                              <a:gd name="T3" fmla="*/ 269 h 278"/>
                              <a:gd name="T4" fmla="*/ 30 w 99"/>
                              <a:gd name="T5" fmla="*/ 269 h 278"/>
                              <a:gd name="T6" fmla="*/ 0 w 99"/>
                              <a:gd name="T7" fmla="*/ 266 h 278"/>
                              <a:gd name="T8" fmla="*/ 0 w 99"/>
                              <a:gd name="T9" fmla="*/ 133 h 278"/>
                              <a:gd name="T10" fmla="*/ 3 w 99"/>
                              <a:gd name="T11" fmla="*/ 0 h 278"/>
                              <a:gd name="T12" fmla="*/ 6 w 99"/>
                              <a:gd name="T13" fmla="*/ 0 h 278"/>
                              <a:gd name="T14" fmla="*/ 6 w 99"/>
                              <a:gd name="T15" fmla="*/ 12 h 278"/>
                              <a:gd name="T16" fmla="*/ 12 w 99"/>
                              <a:gd name="T17" fmla="*/ 25 h 278"/>
                              <a:gd name="T18" fmla="*/ 18 w 99"/>
                              <a:gd name="T19" fmla="*/ 28 h 278"/>
                              <a:gd name="T20" fmla="*/ 33 w 99"/>
                              <a:gd name="T21" fmla="*/ 76 h 278"/>
                              <a:gd name="T22" fmla="*/ 45 w 99"/>
                              <a:gd name="T23" fmla="*/ 112 h 278"/>
                              <a:gd name="T24" fmla="*/ 54 w 99"/>
                              <a:gd name="T25" fmla="*/ 142 h 278"/>
                              <a:gd name="T26" fmla="*/ 63 w 99"/>
                              <a:gd name="T27" fmla="*/ 169 h 278"/>
                              <a:gd name="T28" fmla="*/ 72 w 99"/>
                              <a:gd name="T29" fmla="*/ 194 h 278"/>
                              <a:gd name="T30" fmla="*/ 84 w 99"/>
                              <a:gd name="T31" fmla="*/ 227 h 278"/>
                              <a:gd name="T32" fmla="*/ 99 w 99"/>
                              <a:gd name="T33" fmla="*/ 269 h 278"/>
                              <a:gd name="T34" fmla="*/ 99 w 99"/>
                              <a:gd name="T35" fmla="*/ 278 h 278"/>
                              <a:gd name="T36" fmla="*/ 93 w 99"/>
                              <a:gd name="T37" fmla="*/ 278 h 278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  <a:gd name="T51" fmla="*/ 0 60000 65536"/>
                              <a:gd name="T52" fmla="*/ 0 60000 65536"/>
                              <a:gd name="T53" fmla="*/ 0 60000 65536"/>
                              <a:gd name="T54" fmla="*/ 0 60000 65536"/>
                              <a:gd name="T55" fmla="*/ 0 60000 65536"/>
                              <a:gd name="T56" fmla="*/ 0 60000 65536"/>
                            </a:gdLst>
                            <a:ahLst/>
                            <a:cxnLst>
                              <a:cxn ang="T38">
                                <a:pos x="T0" y="T1"/>
                              </a:cxn>
                              <a:cxn ang="T39">
                                <a:pos x="T2" y="T3"/>
                              </a:cxn>
                              <a:cxn ang="T40">
                                <a:pos x="T4" y="T5"/>
                              </a:cxn>
                              <a:cxn ang="T41">
                                <a:pos x="T6" y="T7"/>
                              </a:cxn>
                              <a:cxn ang="T42">
                                <a:pos x="T8" y="T9"/>
                              </a:cxn>
                              <a:cxn ang="T43">
                                <a:pos x="T10" y="T11"/>
                              </a:cxn>
                              <a:cxn ang="T44">
                                <a:pos x="T12" y="T13"/>
                              </a:cxn>
                              <a:cxn ang="T45">
                                <a:pos x="T14" y="T15"/>
                              </a:cxn>
                              <a:cxn ang="T46">
                                <a:pos x="T16" y="T17"/>
                              </a:cxn>
                              <a:cxn ang="T47">
                                <a:pos x="T18" y="T19"/>
                              </a:cxn>
                              <a:cxn ang="T48">
                                <a:pos x="T20" y="T21"/>
                              </a:cxn>
                              <a:cxn ang="T49">
                                <a:pos x="T22" y="T23"/>
                              </a:cxn>
                              <a:cxn ang="T50">
                                <a:pos x="T24" y="T25"/>
                              </a:cxn>
                              <a:cxn ang="T51">
                                <a:pos x="T26" y="T27"/>
                              </a:cxn>
                              <a:cxn ang="T52">
                                <a:pos x="T28" y="T29"/>
                              </a:cxn>
                              <a:cxn ang="T53">
                                <a:pos x="T30" y="T31"/>
                              </a:cxn>
                              <a:cxn ang="T54">
                                <a:pos x="T32" y="T33"/>
                              </a:cxn>
                              <a:cxn ang="T55">
                                <a:pos x="T34" y="T35"/>
                              </a:cxn>
                              <a:cxn ang="T56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9" h="278">
                                <a:moveTo>
                                  <a:pt x="93" y="278"/>
                                </a:moveTo>
                                <a:lnTo>
                                  <a:pt x="63" y="269"/>
                                </a:lnTo>
                                <a:lnTo>
                                  <a:pt x="30" y="269"/>
                                </a:lnTo>
                                <a:lnTo>
                                  <a:pt x="0" y="266"/>
                                </a:lnTo>
                                <a:lnTo>
                                  <a:pt x="0" y="133"/>
                                </a:lnTo>
                                <a:lnTo>
                                  <a:pt x="3" y="0"/>
                                </a:lnTo>
                                <a:lnTo>
                                  <a:pt x="6" y="0"/>
                                </a:lnTo>
                                <a:lnTo>
                                  <a:pt x="6" y="12"/>
                                </a:lnTo>
                                <a:lnTo>
                                  <a:pt x="12" y="25"/>
                                </a:lnTo>
                                <a:lnTo>
                                  <a:pt x="18" y="28"/>
                                </a:lnTo>
                                <a:lnTo>
                                  <a:pt x="33" y="76"/>
                                </a:lnTo>
                                <a:lnTo>
                                  <a:pt x="45" y="112"/>
                                </a:lnTo>
                                <a:lnTo>
                                  <a:pt x="54" y="142"/>
                                </a:lnTo>
                                <a:lnTo>
                                  <a:pt x="63" y="169"/>
                                </a:lnTo>
                                <a:lnTo>
                                  <a:pt x="72" y="194"/>
                                </a:lnTo>
                                <a:lnTo>
                                  <a:pt x="84" y="227"/>
                                </a:lnTo>
                                <a:lnTo>
                                  <a:pt x="99" y="269"/>
                                </a:lnTo>
                                <a:lnTo>
                                  <a:pt x="99" y="278"/>
                                </a:lnTo>
                                <a:lnTo>
                                  <a:pt x="93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23" y="679"/>
                            <a:ext cx="105" cy="278"/>
                          </a:xfrm>
                          <a:custGeom>
                            <a:avLst/>
                            <a:gdLst>
                              <a:gd name="T0" fmla="*/ 3 w 105"/>
                              <a:gd name="T1" fmla="*/ 278 h 278"/>
                              <a:gd name="T2" fmla="*/ 0 w 105"/>
                              <a:gd name="T3" fmla="*/ 275 h 278"/>
                              <a:gd name="T4" fmla="*/ 42 w 105"/>
                              <a:gd name="T5" fmla="*/ 154 h 278"/>
                              <a:gd name="T6" fmla="*/ 87 w 105"/>
                              <a:gd name="T7" fmla="*/ 34 h 278"/>
                              <a:gd name="T8" fmla="*/ 96 w 105"/>
                              <a:gd name="T9" fmla="*/ 25 h 278"/>
                              <a:gd name="T10" fmla="*/ 96 w 105"/>
                              <a:gd name="T11" fmla="*/ 18 h 278"/>
                              <a:gd name="T12" fmla="*/ 99 w 105"/>
                              <a:gd name="T13" fmla="*/ 12 h 278"/>
                              <a:gd name="T14" fmla="*/ 99 w 105"/>
                              <a:gd name="T15" fmla="*/ 6 h 278"/>
                              <a:gd name="T16" fmla="*/ 102 w 105"/>
                              <a:gd name="T17" fmla="*/ 3 h 278"/>
                              <a:gd name="T18" fmla="*/ 102 w 105"/>
                              <a:gd name="T19" fmla="*/ 0 h 278"/>
                              <a:gd name="T20" fmla="*/ 102 w 105"/>
                              <a:gd name="T21" fmla="*/ 31 h 278"/>
                              <a:gd name="T22" fmla="*/ 105 w 105"/>
                              <a:gd name="T23" fmla="*/ 34 h 278"/>
                              <a:gd name="T24" fmla="*/ 105 w 105"/>
                              <a:gd name="T25" fmla="*/ 269 h 278"/>
                              <a:gd name="T26" fmla="*/ 3 w 105"/>
                              <a:gd name="T27" fmla="*/ 278 h 278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</a:gdLst>
                            <a:ahLst/>
                            <a:cxnLst>
                              <a:cxn ang="T28">
                                <a:pos x="T0" y="T1"/>
                              </a:cxn>
                              <a:cxn ang="T29">
                                <a:pos x="T2" y="T3"/>
                              </a:cxn>
                              <a:cxn ang="T30">
                                <a:pos x="T4" y="T5"/>
                              </a:cxn>
                              <a:cxn ang="T31">
                                <a:pos x="T6" y="T7"/>
                              </a:cxn>
                              <a:cxn ang="T32">
                                <a:pos x="T8" y="T9"/>
                              </a:cxn>
                              <a:cxn ang="T33">
                                <a:pos x="T10" y="T11"/>
                              </a:cxn>
                              <a:cxn ang="T34">
                                <a:pos x="T12" y="T13"/>
                              </a:cxn>
                              <a:cxn ang="T35">
                                <a:pos x="T14" y="T15"/>
                              </a:cxn>
                              <a:cxn ang="T36">
                                <a:pos x="T16" y="T17"/>
                              </a:cxn>
                              <a:cxn ang="T37">
                                <a:pos x="T18" y="T19"/>
                              </a:cxn>
                              <a:cxn ang="T38">
                                <a:pos x="T20" y="T21"/>
                              </a:cxn>
                              <a:cxn ang="T39">
                                <a:pos x="T22" y="T23"/>
                              </a:cxn>
                              <a:cxn ang="T40">
                                <a:pos x="T24" y="T25"/>
                              </a:cxn>
                              <a:cxn ang="T41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5" h="278">
                                <a:moveTo>
                                  <a:pt x="3" y="278"/>
                                </a:moveTo>
                                <a:lnTo>
                                  <a:pt x="0" y="275"/>
                                </a:lnTo>
                                <a:lnTo>
                                  <a:pt x="42" y="154"/>
                                </a:lnTo>
                                <a:lnTo>
                                  <a:pt x="87" y="34"/>
                                </a:lnTo>
                                <a:lnTo>
                                  <a:pt x="96" y="25"/>
                                </a:lnTo>
                                <a:lnTo>
                                  <a:pt x="96" y="18"/>
                                </a:lnTo>
                                <a:lnTo>
                                  <a:pt x="99" y="12"/>
                                </a:lnTo>
                                <a:lnTo>
                                  <a:pt x="99" y="6"/>
                                </a:lnTo>
                                <a:lnTo>
                                  <a:pt x="102" y="3"/>
                                </a:lnTo>
                                <a:lnTo>
                                  <a:pt x="102" y="0"/>
                                </a:lnTo>
                                <a:lnTo>
                                  <a:pt x="102" y="31"/>
                                </a:lnTo>
                                <a:lnTo>
                                  <a:pt x="105" y="34"/>
                                </a:lnTo>
                                <a:lnTo>
                                  <a:pt x="105" y="269"/>
                                </a:lnTo>
                                <a:lnTo>
                                  <a:pt x="3" y="2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151" y="682"/>
                            <a:ext cx="96" cy="275"/>
                          </a:xfrm>
                          <a:custGeom>
                            <a:avLst/>
                            <a:gdLst>
                              <a:gd name="T0" fmla="*/ 0 w 96"/>
                              <a:gd name="T1" fmla="*/ 275 h 275"/>
                              <a:gd name="T2" fmla="*/ 0 w 96"/>
                              <a:gd name="T3" fmla="*/ 269 h 275"/>
                              <a:gd name="T4" fmla="*/ 84 w 96"/>
                              <a:gd name="T5" fmla="*/ 28 h 275"/>
                              <a:gd name="T6" fmla="*/ 90 w 96"/>
                              <a:gd name="T7" fmla="*/ 22 h 275"/>
                              <a:gd name="T8" fmla="*/ 93 w 96"/>
                              <a:gd name="T9" fmla="*/ 15 h 275"/>
                              <a:gd name="T10" fmla="*/ 93 w 96"/>
                              <a:gd name="T11" fmla="*/ 0 h 275"/>
                              <a:gd name="T12" fmla="*/ 96 w 96"/>
                              <a:gd name="T13" fmla="*/ 0 h 275"/>
                              <a:gd name="T14" fmla="*/ 96 w 96"/>
                              <a:gd name="T15" fmla="*/ 266 h 275"/>
                              <a:gd name="T16" fmla="*/ 0 w 96"/>
                              <a:gd name="T17" fmla="*/ 275 h 27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96" h="275">
                                <a:moveTo>
                                  <a:pt x="0" y="275"/>
                                </a:moveTo>
                                <a:lnTo>
                                  <a:pt x="0" y="269"/>
                                </a:lnTo>
                                <a:lnTo>
                                  <a:pt x="84" y="28"/>
                                </a:lnTo>
                                <a:lnTo>
                                  <a:pt x="90" y="22"/>
                                </a:lnTo>
                                <a:lnTo>
                                  <a:pt x="93" y="15"/>
                                </a:lnTo>
                                <a:lnTo>
                                  <a:pt x="93" y="0"/>
                                </a:lnTo>
                                <a:lnTo>
                                  <a:pt x="96" y="0"/>
                                </a:lnTo>
                                <a:lnTo>
                                  <a:pt x="96" y="266"/>
                                </a:lnTo>
                                <a:lnTo>
                                  <a:pt x="0" y="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8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20202"/>
                          </a:solidFill>
                          <a:ln w="0">
                            <a:solidFill>
                              <a:srgbClr val="0202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5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40404"/>
                          </a:solidFill>
                          <a:ln w="0">
                            <a:solidFill>
                              <a:srgbClr val="04040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3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60606"/>
                          </a:solidFill>
                          <a:ln w="0">
                            <a:solidFill>
                              <a:srgbClr val="06060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09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080808"/>
                          </a:solidFill>
                          <a:ln w="0">
                            <a:solidFill>
                              <a:srgbClr val="08080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8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A0A0A"/>
                          </a:solidFill>
                          <a:ln w="0">
                            <a:solidFill>
                              <a:srgbClr val="0A0A0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6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0C0C0C"/>
                          </a:solidFill>
                          <a:ln w="0">
                            <a:solidFill>
                              <a:srgbClr val="0C0C0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54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0E0E0E"/>
                          </a:solidFill>
                          <a:ln w="0">
                            <a:solidFill>
                              <a:srgbClr val="0E0E0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1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01010"/>
                          </a:solidFill>
                          <a:ln w="0">
                            <a:solidFill>
                              <a:srgbClr val="10101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9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121212"/>
                          </a:solidFill>
                          <a:ln w="0">
                            <a:solidFill>
                              <a:srgbClr val="1212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6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41414"/>
                          </a:solidFill>
                          <a:ln w="0">
                            <a:solidFill>
                              <a:srgbClr val="14141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84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161616"/>
                          </a:solidFill>
                          <a:ln w="0">
                            <a:solidFill>
                              <a:srgbClr val="16161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2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81818"/>
                          </a:solidFill>
                          <a:ln w="0">
                            <a:solidFill>
                              <a:srgbClr val="18181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0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A1A1A"/>
                          </a:solidFill>
                          <a:ln w="0">
                            <a:solidFill>
                              <a:srgbClr val="1A1A1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78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1C1C1C"/>
                          </a:solidFill>
                          <a:ln w="0">
                            <a:solidFill>
                              <a:srgbClr val="1C1C1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15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1E1E1E"/>
                          </a:solidFill>
                          <a:ln w="0">
                            <a:solidFill>
                              <a:srgbClr val="1E1E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23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02020"/>
                          </a:solidFill>
                          <a:ln w="0">
                            <a:solidFill>
                              <a:srgbClr val="20202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30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22222"/>
                          </a:solidFill>
                          <a:ln w="0">
                            <a:solidFill>
                              <a:srgbClr val="22222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8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42424"/>
                          </a:solidFill>
                          <a:ln w="0">
                            <a:solidFill>
                              <a:srgbClr val="24242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46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62626"/>
                          </a:solidFill>
                          <a:ln w="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53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82828"/>
                          </a:solidFill>
                          <a:ln w="0">
                            <a:solidFill>
                              <a:srgbClr val="28282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1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A2A2A"/>
                          </a:solidFill>
                          <a:ln w="0">
                            <a:solidFill>
                              <a:srgbClr val="2A2A2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69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2C2C2C"/>
                          </a:solidFill>
                          <a:ln w="0">
                            <a:solidFill>
                              <a:srgbClr val="2C2C2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76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2E2E2E"/>
                          </a:solidFill>
                          <a:ln w="0">
                            <a:solidFill>
                              <a:srgbClr val="2E2E2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844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303030"/>
                          </a:solidFill>
                          <a:ln w="0">
                            <a:solidFill>
                              <a:srgbClr val="30303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92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23232"/>
                          </a:solidFill>
                          <a:ln w="0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99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43434"/>
                          </a:solidFill>
                          <a:ln w="0">
                            <a:solidFill>
                              <a:srgbClr val="34343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207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63636"/>
                          </a:solidFill>
                          <a:ln w="0">
                            <a:solidFill>
                              <a:srgbClr val="36363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15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83838"/>
                          </a:solidFill>
                          <a:ln w="0">
                            <a:solidFill>
                              <a:srgbClr val="38383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222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 w="0">
                            <a:solidFill>
                              <a:srgbClr val="3A3A3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30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0">
                            <a:solidFill>
                              <a:srgbClr val="3C3C3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38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3E3E3E"/>
                          </a:solidFill>
                          <a:ln w="0">
                            <a:solidFill>
                              <a:srgbClr val="3E3E3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45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 w="0">
                            <a:solidFill>
                              <a:srgbClr val="40404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53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24242"/>
                          </a:solidFill>
                          <a:ln w="0">
                            <a:solidFill>
                              <a:srgbClr val="42424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610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444444"/>
                          </a:solidFill>
                          <a:ln w="0">
                            <a:solidFill>
                              <a:srgbClr val="44444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68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64646"/>
                          </a:solidFill>
                          <a:ln w="0">
                            <a:solidFill>
                              <a:srgbClr val="46464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84848"/>
                          </a:solidFill>
                          <a:ln w="0">
                            <a:solidFill>
                              <a:srgbClr val="48484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4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4A4A4A"/>
                          </a:solidFill>
                          <a:ln w="0">
                            <a:solidFill>
                              <a:srgbClr val="4A4A4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91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C4C4C"/>
                          </a:solidFill>
                          <a:ln w="0">
                            <a:solidFill>
                              <a:srgbClr val="4C4C4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99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4E4E4E"/>
                          </a:solidFill>
                          <a:ln w="0">
                            <a:solidFill>
                              <a:srgbClr val="4E4E4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307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05050"/>
                          </a:solidFill>
                          <a:ln w="0">
                            <a:solidFill>
                              <a:srgbClr val="505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14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 w="0">
                            <a:solidFill>
                              <a:srgbClr val="52525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22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45454"/>
                          </a:solidFill>
                          <a:ln w="0">
                            <a:solidFill>
                              <a:srgbClr val="54545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330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65656"/>
                          </a:solidFill>
                          <a:ln w="0">
                            <a:solidFill>
                              <a:srgbClr val="56565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3379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585858"/>
                          </a:solidFill>
                          <a:ln w="0">
                            <a:solidFill>
                              <a:srgbClr val="58585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45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0">
                            <a:solidFill>
                              <a:srgbClr val="5A5A5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53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5C5C5C"/>
                          </a:solidFill>
                          <a:ln w="0">
                            <a:solidFill>
                              <a:srgbClr val="5C5C5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360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5E5E5E"/>
                          </a:solidFill>
                          <a:ln w="0">
                            <a:solidFill>
                              <a:srgbClr val="5E5E5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68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06060"/>
                          </a:solidFill>
                          <a:ln w="0">
                            <a:solidFill>
                              <a:srgbClr val="606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76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26262"/>
                          </a:solidFill>
                          <a:ln w="0">
                            <a:solidFill>
                              <a:srgbClr val="62626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83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46464"/>
                          </a:solidFill>
                          <a:ln w="0">
                            <a:solidFill>
                              <a:srgbClr val="64646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91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66666"/>
                          </a:solidFill>
                          <a:ln w="0">
                            <a:solidFill>
                              <a:srgbClr val="66666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99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686868"/>
                          </a:solidFill>
                          <a:ln w="0">
                            <a:solidFill>
                              <a:srgbClr val="68686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07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A6A6A"/>
                          </a:solidFill>
                          <a:ln w="0">
                            <a:solidFill>
                              <a:srgbClr val="6A6A6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4145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6C6C6C"/>
                          </a:solidFill>
                          <a:ln w="0">
                            <a:solidFill>
                              <a:srgbClr val="6C6C6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22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6E6E6E"/>
                          </a:solidFill>
                          <a:ln w="0">
                            <a:solidFill>
                              <a:srgbClr val="6E6E6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29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07070"/>
                          </a:solidFill>
                          <a:ln w="0">
                            <a:solidFill>
                              <a:srgbClr val="70707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437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27272"/>
                          </a:solidFill>
                          <a:ln w="0">
                            <a:solidFill>
                              <a:srgbClr val="72727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45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47474"/>
                          </a:solidFill>
                          <a:ln w="0">
                            <a:solidFill>
                              <a:srgbClr val="74747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53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67676"/>
                          </a:solidFill>
                          <a:ln w="0">
                            <a:solidFill>
                              <a:srgbClr val="76767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460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87878"/>
                          </a:solidFill>
                          <a:ln w="0">
                            <a:solidFill>
                              <a:srgbClr val="78787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468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A7A7A"/>
                          </a:solidFill>
                          <a:ln w="0">
                            <a:solidFill>
                              <a:srgbClr val="7A7A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475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7C7C7C"/>
                          </a:solidFill>
                          <a:ln w="0">
                            <a:solidFill>
                              <a:srgbClr val="7C7C7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483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 w="0">
                            <a:solidFill>
                              <a:srgbClr val="7E7E7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911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0">
                            <a:solidFill>
                              <a:srgbClr val="7F7F7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499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18181"/>
                          </a:solidFill>
                          <a:ln w="0">
                            <a:solidFill>
                              <a:srgbClr val="81818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06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38383"/>
                          </a:solidFill>
                          <a:ln w="0">
                            <a:solidFill>
                              <a:srgbClr val="83838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514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58585"/>
                          </a:solidFill>
                          <a:ln w="0">
                            <a:solidFill>
                              <a:srgbClr val="85858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22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78787"/>
                          </a:solidFill>
                          <a:ln w="0">
                            <a:solidFill>
                              <a:srgbClr val="87878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529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98989"/>
                          </a:solidFill>
                          <a:ln w="0">
                            <a:solidFill>
                              <a:srgbClr val="89898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537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B8B8B"/>
                          </a:solidFill>
                          <a:ln w="0">
                            <a:solidFill>
                              <a:srgbClr val="8B8B8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44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8D8D8D"/>
                          </a:solidFill>
                          <a:ln w="0">
                            <a:solidFill>
                              <a:srgbClr val="8D8D8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552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8F8F8F"/>
                          </a:solidFill>
                          <a:ln w="0">
                            <a:solidFill>
                              <a:srgbClr val="8F8F8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560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19191"/>
                          </a:solidFill>
                          <a:ln w="0">
                            <a:solidFill>
                              <a:srgbClr val="91919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680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939393"/>
                          </a:solidFill>
                          <a:ln w="0">
                            <a:solidFill>
                              <a:srgbClr val="93939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575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59595"/>
                          </a:solidFill>
                          <a:ln w="0">
                            <a:solidFill>
                              <a:srgbClr val="95959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583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79797"/>
                          </a:solidFill>
                          <a:ln w="0">
                            <a:solidFill>
                              <a:srgbClr val="97979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591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999999"/>
                          </a:solidFill>
                          <a:ln w="0">
                            <a:solidFill>
                              <a:srgbClr val="99999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598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B9B9B"/>
                          </a:solidFill>
                          <a:ln w="0">
                            <a:solidFill>
                              <a:srgbClr val="9B9B9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606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9D9D9D"/>
                          </a:solidFill>
                          <a:ln w="0">
                            <a:solidFill>
                              <a:srgbClr val="9D9D9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614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9F9F9F"/>
                          </a:solidFill>
                          <a:ln w="0">
                            <a:solidFill>
                              <a:srgbClr val="9F9F9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21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1A1A1"/>
                          </a:solidFill>
                          <a:ln w="0">
                            <a:solidFill>
                              <a:srgbClr val="A1A1A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629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3A3A3"/>
                          </a:solidFill>
                          <a:ln w="0">
                            <a:solidFill>
                              <a:srgbClr val="A3A3A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6371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5A5A5"/>
                          </a:solidFill>
                          <a:ln w="0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6446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A7A7A7"/>
                          </a:solidFill>
                          <a:ln w="0">
                            <a:solidFill>
                              <a:srgbClr val="A7A7A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652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9A9A9"/>
                          </a:solidFill>
                          <a:ln w="0">
                            <a:solidFill>
                              <a:srgbClr val="A9A9A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660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BABAB"/>
                          </a:solidFill>
                          <a:ln w="0">
                            <a:solidFill>
                              <a:srgbClr val="ABABA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6678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ADADAD"/>
                          </a:solidFill>
                          <a:ln w="0">
                            <a:solidFill>
                              <a:srgbClr val="ADADA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6753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AFAFAF"/>
                          </a:solidFill>
                          <a:ln w="0">
                            <a:solidFill>
                              <a:srgbClr val="AFAFA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683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1B1B1"/>
                          </a:solidFill>
                          <a:ln w="0">
                            <a:solidFill>
                              <a:srgbClr val="B1B1B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690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3B3B3"/>
                          </a:solidFill>
                          <a:ln w="0">
                            <a:solidFill>
                              <a:srgbClr val="B3B3B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698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5B5B5"/>
                          </a:solidFill>
                          <a:ln w="0">
                            <a:solidFill>
                              <a:srgbClr val="B5B5B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706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7B7B7"/>
                          </a:solidFill>
                          <a:ln w="0">
                            <a:solidFill>
                              <a:srgbClr val="B7B7B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713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9B9B9"/>
                          </a:solidFill>
                          <a:ln w="0">
                            <a:solidFill>
                              <a:srgbClr val="B9B9B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7215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BBBBBB"/>
                          </a:solidFill>
                          <a:ln w="0">
                            <a:solidFill>
                              <a:srgbClr val="BBBBB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729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BDBDBD"/>
                          </a:solidFill>
                          <a:ln w="0">
                            <a:solidFill>
                              <a:srgbClr val="BDBDB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736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solidFill>
                              <a:srgbClr val="BFBFB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744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1C1C1"/>
                          </a:solidFill>
                          <a:ln w="0">
                            <a:solidFill>
                              <a:srgbClr val="C1C1C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52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3C3C3"/>
                          </a:solidFill>
                          <a:ln w="0">
                            <a:solidFill>
                              <a:srgbClr val="C3C3C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7597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5C5C5"/>
                          </a:solidFill>
                          <a:ln w="0">
                            <a:solidFill>
                              <a:srgbClr val="C5C5C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7675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7C7C7"/>
                          </a:solidFill>
                          <a:ln w="0">
                            <a:solidFill>
                              <a:srgbClr val="C7C7C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7750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9C9C9"/>
                          </a:solidFill>
                          <a:ln w="0">
                            <a:solidFill>
                              <a:srgbClr val="C9C9C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782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CBCBCB"/>
                          </a:solidFill>
                          <a:ln w="0">
                            <a:solidFill>
                              <a:srgbClr val="CBCBC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790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CDCDCD"/>
                          </a:solidFill>
                          <a:ln w="0">
                            <a:solidFill>
                              <a:srgbClr val="CDCDC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7981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CFCFCF"/>
                          </a:solidFill>
                          <a:ln w="0">
                            <a:solidFill>
                              <a:srgbClr val="CFCFC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806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1D1D1"/>
                          </a:solidFill>
                          <a:ln w="0">
                            <a:solidFill>
                              <a:srgbClr val="D1D1D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813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3D3D3"/>
                          </a:solidFill>
                          <a:ln w="0">
                            <a:solidFill>
                              <a:srgbClr val="D3D3D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821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5D5D5"/>
                          </a:solidFill>
                          <a:ln w="0">
                            <a:solidFill>
                              <a:srgbClr val="D5D5D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28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 w="0">
                            <a:solidFill>
                              <a:srgbClr val="D7D7D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8366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0">
                            <a:solidFill>
                              <a:srgbClr val="D9D9D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8441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BDBDB"/>
                          </a:solidFill>
                          <a:ln w="0">
                            <a:solidFill>
                              <a:srgbClr val="DBDBD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8519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 w="0">
                            <a:solidFill>
                              <a:srgbClr val="DDDDD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8594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 w="0">
                            <a:solidFill>
                              <a:srgbClr val="DFDFD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8672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1E1E1"/>
                          </a:solidFill>
                          <a:ln w="0">
                            <a:solidFill>
                              <a:srgbClr val="E1E1E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8747" y="9"/>
                            <a:ext cx="79" cy="85"/>
                          </a:xfrm>
                          <a:prstGeom prst="rect">
                            <a:avLst/>
                          </a:prstGeom>
                          <a:solidFill>
                            <a:srgbClr val="E3E3E3"/>
                          </a:solidFill>
                          <a:ln w="0">
                            <a:solidFill>
                              <a:srgbClr val="E3E3E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8826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5E5E5"/>
                          </a:solidFill>
                          <a:ln w="0">
                            <a:solidFill>
                              <a:srgbClr val="E5E5E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8904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 w="0">
                            <a:solidFill>
                              <a:srgbClr val="E7E7E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8979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9E9E9"/>
                          </a:solidFill>
                          <a:ln w="0">
                            <a:solidFill>
                              <a:srgbClr val="E9E9E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9057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BEBEB"/>
                          </a:solidFill>
                          <a:ln w="0">
                            <a:solidFill>
                              <a:srgbClr val="EBEBE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913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EDEDED"/>
                          </a:solidFill>
                          <a:ln w="0">
                            <a:solidFill>
                              <a:srgbClr val="EDEDE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921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EFEFEF"/>
                          </a:solidFill>
                          <a:ln w="0">
                            <a:solidFill>
                              <a:srgbClr val="EFEFE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928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 w="0">
                            <a:solidFill>
                              <a:srgbClr val="F1F1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9363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F3F3F3"/>
                          </a:solidFill>
                          <a:ln w="0">
                            <a:solidFill>
                              <a:srgbClr val="F3F3F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9438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5F5F5"/>
                          </a:solidFill>
                          <a:ln w="0">
                            <a:solidFill>
                              <a:srgbClr val="F5F5F5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9516" y="9"/>
                            <a:ext cx="76" cy="85"/>
                          </a:xfrm>
                          <a:prstGeom prst="rect">
                            <a:avLst/>
                          </a:prstGeom>
                          <a:solidFill>
                            <a:srgbClr val="F7F7F7"/>
                          </a:solidFill>
                          <a:ln w="0">
                            <a:solidFill>
                              <a:srgbClr val="F7F7F7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9592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9F9F9"/>
                          </a:solidFill>
                          <a:ln w="0">
                            <a:solidFill>
                              <a:srgbClr val="F9F9F9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9670" y="9"/>
                            <a:ext cx="75" cy="85"/>
                          </a:xfrm>
                          <a:prstGeom prst="rect">
                            <a:avLst/>
                          </a:prstGeom>
                          <a:solidFill>
                            <a:srgbClr val="FBFBFB"/>
                          </a:solidFill>
                          <a:ln w="0">
                            <a:solidFill>
                              <a:srgbClr val="FBFBFB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9745" y="9"/>
                            <a:ext cx="78" cy="85"/>
                          </a:xfrm>
                          <a:prstGeom prst="rect">
                            <a:avLst/>
                          </a:prstGeom>
                          <a:solidFill>
                            <a:srgbClr val="FDFDFD"/>
                          </a:solidFill>
                          <a:ln w="0">
                            <a:solidFill>
                              <a:srgbClr val="FDFDFD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8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20202"/>
                          </a:solidFill>
                          <a:ln w="0">
                            <a:solidFill>
                              <a:srgbClr val="02020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5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40404"/>
                          </a:solidFill>
                          <a:ln w="0">
                            <a:solidFill>
                              <a:srgbClr val="04040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3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60606"/>
                          </a:solidFill>
                          <a:ln w="0">
                            <a:solidFill>
                              <a:srgbClr val="06060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309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080808"/>
                          </a:solidFill>
                          <a:ln w="0">
                            <a:solidFill>
                              <a:srgbClr val="08080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388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A0A0A"/>
                          </a:solidFill>
                          <a:ln w="0">
                            <a:solidFill>
                              <a:srgbClr val="0A0A0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46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0C0C0C"/>
                          </a:solidFill>
                          <a:ln w="0">
                            <a:solidFill>
                              <a:srgbClr val="0C0C0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54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0E0E0E"/>
                          </a:solidFill>
                          <a:ln w="0">
                            <a:solidFill>
                              <a:srgbClr val="0E0E0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61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01010"/>
                          </a:solidFill>
                          <a:ln w="0">
                            <a:solidFill>
                              <a:srgbClr val="10101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69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121212"/>
                          </a:solidFill>
                          <a:ln w="0">
                            <a:solidFill>
                              <a:srgbClr val="12121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769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41414"/>
                          </a:solidFill>
                          <a:ln w="0">
                            <a:solidFill>
                              <a:srgbClr val="14141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847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161616"/>
                          </a:solidFill>
                          <a:ln w="0">
                            <a:solidFill>
                              <a:srgbClr val="16161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92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81818"/>
                          </a:solidFill>
                          <a:ln w="0">
                            <a:solidFill>
                              <a:srgbClr val="18181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100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A1A1A"/>
                          </a:solidFill>
                          <a:ln w="0">
                            <a:solidFill>
                              <a:srgbClr val="1A1A1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1078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1C1C1C"/>
                          </a:solidFill>
                          <a:ln w="0">
                            <a:solidFill>
                              <a:srgbClr val="1C1C1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115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1E1E1E"/>
                          </a:solidFill>
                          <a:ln w="0">
                            <a:solidFill>
                              <a:srgbClr val="1E1E1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123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02020"/>
                          </a:solidFill>
                          <a:ln w="0">
                            <a:solidFill>
                              <a:srgbClr val="20202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30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22222"/>
                          </a:solidFill>
                          <a:ln w="0">
                            <a:solidFill>
                              <a:srgbClr val="22222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1385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42424"/>
                          </a:solidFill>
                          <a:ln w="0">
                            <a:solidFill>
                              <a:srgbClr val="24242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146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62626"/>
                          </a:solidFill>
                          <a:ln w="0">
                            <a:solidFill>
                              <a:srgbClr val="26262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1538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82828"/>
                          </a:solidFill>
                          <a:ln w="0">
                            <a:solidFill>
                              <a:srgbClr val="28282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1613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A2A2A"/>
                          </a:solidFill>
                          <a:ln w="0">
                            <a:solidFill>
                              <a:srgbClr val="2A2A2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1691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2C2C2C"/>
                          </a:solidFill>
                          <a:ln w="0">
                            <a:solidFill>
                              <a:srgbClr val="2C2C2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1766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2E2E2E"/>
                          </a:solidFill>
                          <a:ln w="0">
                            <a:solidFill>
                              <a:srgbClr val="2E2E2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1844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303030"/>
                          </a:solidFill>
                          <a:ln w="0">
                            <a:solidFill>
                              <a:srgbClr val="30303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192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23232"/>
                          </a:solidFill>
                          <a:ln w="0">
                            <a:solidFill>
                              <a:srgbClr val="32323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199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43434"/>
                          </a:solidFill>
                          <a:ln w="0">
                            <a:solidFill>
                              <a:srgbClr val="34343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07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63636"/>
                          </a:solidFill>
                          <a:ln w="0">
                            <a:solidFill>
                              <a:srgbClr val="36363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215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83838"/>
                          </a:solidFill>
                          <a:ln w="0">
                            <a:solidFill>
                              <a:srgbClr val="38383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222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A3A3A"/>
                          </a:solidFill>
                          <a:ln w="0">
                            <a:solidFill>
                              <a:srgbClr val="3A3A3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30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3C3C3C"/>
                          </a:solidFill>
                          <a:ln w="0">
                            <a:solidFill>
                              <a:srgbClr val="3C3C3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38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3E3E3E"/>
                          </a:solidFill>
                          <a:ln w="0">
                            <a:solidFill>
                              <a:srgbClr val="3E3E3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45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04040"/>
                          </a:solidFill>
                          <a:ln w="0">
                            <a:solidFill>
                              <a:srgbClr val="40404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535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24242"/>
                          </a:solidFill>
                          <a:ln w="0">
                            <a:solidFill>
                              <a:srgbClr val="42424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2610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444444"/>
                          </a:solidFill>
                          <a:ln w="0">
                            <a:solidFill>
                              <a:srgbClr val="44444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68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64646"/>
                          </a:solidFill>
                          <a:ln w="0">
                            <a:solidFill>
                              <a:srgbClr val="46464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276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84848"/>
                          </a:solidFill>
                          <a:ln w="0">
                            <a:solidFill>
                              <a:srgbClr val="48484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2842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4A4A4A"/>
                          </a:solidFill>
                          <a:ln w="0">
                            <a:solidFill>
                              <a:srgbClr val="4A4A4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917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C4C4C"/>
                          </a:solidFill>
                          <a:ln w="0">
                            <a:solidFill>
                              <a:srgbClr val="4C4C4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99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4E4E4E"/>
                          </a:solidFill>
                          <a:ln w="0">
                            <a:solidFill>
                              <a:srgbClr val="4E4E4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307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05050"/>
                          </a:solidFill>
                          <a:ln w="0">
                            <a:solidFill>
                              <a:srgbClr val="505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314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25252"/>
                          </a:solidFill>
                          <a:ln w="0">
                            <a:solidFill>
                              <a:srgbClr val="52525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322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45454"/>
                          </a:solidFill>
                          <a:ln w="0">
                            <a:solidFill>
                              <a:srgbClr val="54545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30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65656"/>
                          </a:solidFill>
                          <a:ln w="0">
                            <a:solidFill>
                              <a:srgbClr val="56565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3379" y="178"/>
                            <a:ext cx="76" cy="88"/>
                          </a:xfrm>
                          <a:prstGeom prst="rect">
                            <a:avLst/>
                          </a:prstGeom>
                          <a:solidFill>
                            <a:srgbClr val="585858"/>
                          </a:solidFill>
                          <a:ln w="0">
                            <a:solidFill>
                              <a:srgbClr val="58585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345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0">
                            <a:solidFill>
                              <a:srgbClr val="5A5A5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53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5C5C5C"/>
                          </a:solidFill>
                          <a:ln w="0">
                            <a:solidFill>
                              <a:srgbClr val="5C5C5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60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5E5E5E"/>
                          </a:solidFill>
                          <a:ln w="0">
                            <a:solidFill>
                              <a:srgbClr val="5E5E5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368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06060"/>
                          </a:solidFill>
                          <a:ln w="0">
                            <a:solidFill>
                              <a:srgbClr val="60606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6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3761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26262"/>
                          </a:solidFill>
                          <a:ln w="0">
                            <a:solidFill>
                              <a:srgbClr val="62626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3839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46464"/>
                          </a:solidFill>
                          <a:ln w="0">
                            <a:solidFill>
                              <a:srgbClr val="64646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3914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66666"/>
                          </a:solidFill>
                          <a:ln w="0">
                            <a:solidFill>
                              <a:srgbClr val="66666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399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686868"/>
                          </a:solidFill>
                          <a:ln w="0">
                            <a:solidFill>
                              <a:srgbClr val="68686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4070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A6A6A"/>
                          </a:solidFill>
                          <a:ln w="0">
                            <a:solidFill>
                              <a:srgbClr val="6A6A6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145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6C6C6C"/>
                          </a:solidFill>
                          <a:ln w="0">
                            <a:solidFill>
                              <a:srgbClr val="6C6C6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224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6E6E6E"/>
                          </a:solidFill>
                          <a:ln w="0">
                            <a:solidFill>
                              <a:srgbClr val="6E6E6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4299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07070"/>
                          </a:solidFill>
                          <a:ln w="0">
                            <a:solidFill>
                              <a:srgbClr val="70707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4377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27272"/>
                          </a:solidFill>
                          <a:ln w="0">
                            <a:solidFill>
                              <a:srgbClr val="727272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4452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47474"/>
                          </a:solidFill>
                          <a:ln w="0">
                            <a:solidFill>
                              <a:srgbClr val="74747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4530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67676"/>
                          </a:solidFill>
                          <a:ln w="0">
                            <a:solidFill>
                              <a:srgbClr val="76767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4605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87878"/>
                          </a:solidFill>
                          <a:ln w="0">
                            <a:solidFill>
                              <a:srgbClr val="787878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4683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A7A7A"/>
                          </a:solidFill>
                          <a:ln w="0">
                            <a:solidFill>
                              <a:srgbClr val="7A7A7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4758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7C7C7C"/>
                          </a:solidFill>
                          <a:ln w="0">
                            <a:solidFill>
                              <a:srgbClr val="7C7C7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4836" y="178"/>
                            <a:ext cx="75" cy="88"/>
                          </a:xfrm>
                          <a:prstGeom prst="rect">
                            <a:avLst/>
                          </a:prstGeom>
                          <a:solidFill>
                            <a:srgbClr val="7E7E7E"/>
                          </a:solidFill>
                          <a:ln w="0">
                            <a:solidFill>
                              <a:srgbClr val="7E7E7E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911" y="178"/>
                            <a:ext cx="79" cy="88"/>
                          </a:xfrm>
                          <a:prstGeom prst="rect">
                            <a:avLst/>
                          </a:prstGeom>
                          <a:solidFill>
                            <a:srgbClr val="7F7F7F"/>
                          </a:solidFill>
                          <a:ln w="0">
                            <a:solidFill>
                              <a:srgbClr val="7F7F7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990" y="178"/>
                            <a:ext cx="78" cy="88"/>
                          </a:xfrm>
                          <a:prstGeom prst="rect">
                            <a:avLst/>
                          </a:prstGeom>
                          <a:solidFill>
                            <a:srgbClr val="818181"/>
                          </a:solidFill>
                          <a:ln w="0">
                            <a:solidFill>
                              <a:srgbClr val="81818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203" name="Rectangle 205"/>
                      <wps:cNvSpPr>
                        <a:spLocks noChangeArrowheads="1"/>
                      </wps:cNvSpPr>
                      <wps:spPr bwMode="auto">
                        <a:xfrm>
                          <a:off x="3218128" y="113004"/>
                          <a:ext cx="47700" cy="55902"/>
                        </a:xfrm>
                        <a:prstGeom prst="rect">
                          <a:avLst/>
                        </a:prstGeom>
                        <a:solidFill>
                          <a:srgbClr val="838383"/>
                        </a:solidFill>
                        <a:ln w="0">
                          <a:solidFill>
                            <a:srgbClr val="83838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4" name="Rectangle 206"/>
                      <wps:cNvSpPr>
                        <a:spLocks noChangeArrowheads="1"/>
                      </wps:cNvSpPr>
                      <wps:spPr bwMode="auto">
                        <a:xfrm>
                          <a:off x="3265829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858585"/>
                        </a:solidFill>
                        <a:ln w="0">
                          <a:solidFill>
                            <a:srgbClr val="85858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5" name="Rectangle 207"/>
                      <wps:cNvSpPr>
                        <a:spLocks noChangeArrowheads="1"/>
                      </wps:cNvSpPr>
                      <wps:spPr bwMode="auto">
                        <a:xfrm>
                          <a:off x="3315329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878787"/>
                        </a:solidFill>
                        <a:ln w="0">
                          <a:solidFill>
                            <a:srgbClr val="87878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6" name="Rectangle 208"/>
                      <wps:cNvSpPr>
                        <a:spLocks noChangeArrowheads="1"/>
                      </wps:cNvSpPr>
                      <wps:spPr bwMode="auto">
                        <a:xfrm>
                          <a:off x="3362929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898989"/>
                        </a:solidFill>
                        <a:ln w="0">
                          <a:solidFill>
                            <a:srgbClr val="89898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" name="Rectangle 209"/>
                      <wps:cNvSpPr>
                        <a:spLocks noChangeArrowheads="1"/>
                      </wps:cNvSpPr>
                      <wps:spPr bwMode="auto">
                        <a:xfrm>
                          <a:off x="3412430" y="113004"/>
                          <a:ext cx="47700" cy="55902"/>
                        </a:xfrm>
                        <a:prstGeom prst="rect">
                          <a:avLst/>
                        </a:prstGeom>
                        <a:solidFill>
                          <a:srgbClr val="8B8B8B"/>
                        </a:solidFill>
                        <a:ln w="0">
                          <a:solidFill>
                            <a:srgbClr val="8B8B8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8" name="Rectangle 210"/>
                      <wps:cNvSpPr>
                        <a:spLocks noChangeArrowheads="1"/>
                      </wps:cNvSpPr>
                      <wps:spPr bwMode="auto">
                        <a:xfrm>
                          <a:off x="3460130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8D8D8D"/>
                        </a:solidFill>
                        <a:ln w="0">
                          <a:solidFill>
                            <a:srgbClr val="8D8D8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9" name="Rectangle 211"/>
                      <wps:cNvSpPr>
                        <a:spLocks noChangeArrowheads="1"/>
                      </wps:cNvSpPr>
                      <wps:spPr bwMode="auto">
                        <a:xfrm>
                          <a:off x="3509631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8F8F8F"/>
                        </a:solidFill>
                        <a:ln w="0">
                          <a:solidFill>
                            <a:srgbClr val="8F8F8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0" name="Rectangle 212"/>
                      <wps:cNvSpPr>
                        <a:spLocks noChangeArrowheads="1"/>
                      </wps:cNvSpPr>
                      <wps:spPr bwMode="auto">
                        <a:xfrm>
                          <a:off x="3557231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919191"/>
                        </a:solidFill>
                        <a:ln w="0">
                          <a:solidFill>
                            <a:srgbClr val="91919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1" name="Rectangle 213"/>
                      <wps:cNvSpPr>
                        <a:spLocks noChangeArrowheads="1"/>
                      </wps:cNvSpPr>
                      <wps:spPr bwMode="auto">
                        <a:xfrm>
                          <a:off x="3606832" y="113004"/>
                          <a:ext cx="48200" cy="55902"/>
                        </a:xfrm>
                        <a:prstGeom prst="rect">
                          <a:avLst/>
                        </a:prstGeom>
                        <a:solidFill>
                          <a:srgbClr val="939393"/>
                        </a:solidFill>
                        <a:ln w="0">
                          <a:solidFill>
                            <a:srgbClr val="93939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2" name="Rectangle 214"/>
                      <wps:cNvSpPr>
                        <a:spLocks noChangeArrowheads="1"/>
                      </wps:cNvSpPr>
                      <wps:spPr bwMode="auto">
                        <a:xfrm>
                          <a:off x="3655032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959595"/>
                        </a:solidFill>
                        <a:ln w="0">
                          <a:solidFill>
                            <a:srgbClr val="95959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3" name="Rectangle 215"/>
                      <wps:cNvSpPr>
                        <a:spLocks noChangeArrowheads="1"/>
                      </wps:cNvSpPr>
                      <wps:spPr bwMode="auto">
                        <a:xfrm>
                          <a:off x="3704532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979797"/>
                        </a:solidFill>
                        <a:ln w="0">
                          <a:solidFill>
                            <a:srgbClr val="97979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" name="Rectangle 216"/>
                      <wps:cNvSpPr>
                        <a:spLocks noChangeArrowheads="1"/>
                      </wps:cNvSpPr>
                      <wps:spPr bwMode="auto">
                        <a:xfrm>
                          <a:off x="3754133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999999"/>
                        </a:solidFill>
                        <a:ln w="0">
                          <a:solidFill>
                            <a:srgbClr val="99999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5" name="Rectangle 217"/>
                      <wps:cNvSpPr>
                        <a:spLocks noChangeArrowheads="1"/>
                      </wps:cNvSpPr>
                      <wps:spPr bwMode="auto">
                        <a:xfrm>
                          <a:off x="3801733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9B9B9B"/>
                        </a:solidFill>
                        <a:ln w="0">
                          <a:solidFill>
                            <a:srgbClr val="9B9B9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6" name="Rectangle 218"/>
                      <wps:cNvSpPr>
                        <a:spLocks noChangeArrowheads="1"/>
                      </wps:cNvSpPr>
                      <wps:spPr bwMode="auto">
                        <a:xfrm>
                          <a:off x="3851234" y="113004"/>
                          <a:ext cx="47700" cy="55902"/>
                        </a:xfrm>
                        <a:prstGeom prst="rect">
                          <a:avLst/>
                        </a:prstGeom>
                        <a:solidFill>
                          <a:srgbClr val="9D9D9D"/>
                        </a:solidFill>
                        <a:ln w="0">
                          <a:solidFill>
                            <a:srgbClr val="9D9D9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7" name="Rectangle 219"/>
                      <wps:cNvSpPr>
                        <a:spLocks noChangeArrowheads="1"/>
                      </wps:cNvSpPr>
                      <wps:spPr bwMode="auto">
                        <a:xfrm>
                          <a:off x="3898934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9F9F9F"/>
                        </a:solidFill>
                        <a:ln w="0">
                          <a:solidFill>
                            <a:srgbClr val="9F9F9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8" name="Rectangle 220"/>
                      <wps:cNvSpPr>
                        <a:spLocks noChangeArrowheads="1"/>
                      </wps:cNvSpPr>
                      <wps:spPr bwMode="auto">
                        <a:xfrm>
                          <a:off x="3948434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A1A1A1"/>
                        </a:solidFill>
                        <a:ln w="0">
                          <a:solidFill>
                            <a:srgbClr val="A1A1A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9" name="Rectangle 221"/>
                      <wps:cNvSpPr>
                        <a:spLocks noChangeArrowheads="1"/>
                      </wps:cNvSpPr>
                      <wps:spPr bwMode="auto">
                        <a:xfrm>
                          <a:off x="3996035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A3A3A3"/>
                        </a:solidFill>
                        <a:ln w="0">
                          <a:solidFill>
                            <a:srgbClr val="A3A3A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0" name="Rectangle 222"/>
                      <wps:cNvSpPr>
                        <a:spLocks noChangeArrowheads="1"/>
                      </wps:cNvSpPr>
                      <wps:spPr bwMode="auto">
                        <a:xfrm>
                          <a:off x="4045535" y="113004"/>
                          <a:ext cx="47700" cy="55902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 w="0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1" name="Rectangle 223"/>
                      <wps:cNvSpPr>
                        <a:spLocks noChangeArrowheads="1"/>
                      </wps:cNvSpPr>
                      <wps:spPr bwMode="auto">
                        <a:xfrm>
                          <a:off x="4093236" y="113004"/>
                          <a:ext cx="50100" cy="55902"/>
                        </a:xfrm>
                        <a:prstGeom prst="rect">
                          <a:avLst/>
                        </a:prstGeom>
                        <a:solidFill>
                          <a:srgbClr val="A7A7A7"/>
                        </a:solidFill>
                        <a:ln w="0">
                          <a:solidFill>
                            <a:srgbClr val="A7A7A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2" name="Rectangle 224"/>
                      <wps:cNvSpPr>
                        <a:spLocks noChangeArrowheads="1"/>
                      </wps:cNvSpPr>
                      <wps:spPr bwMode="auto">
                        <a:xfrm>
                          <a:off x="4143336" y="113004"/>
                          <a:ext cx="47700" cy="55902"/>
                        </a:xfrm>
                        <a:prstGeom prst="rect">
                          <a:avLst/>
                        </a:prstGeom>
                        <a:solidFill>
                          <a:srgbClr val="A9A9A9"/>
                        </a:solidFill>
                        <a:ln w="0">
                          <a:solidFill>
                            <a:srgbClr val="A9A9A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3" name="Rectangle 225"/>
                      <wps:cNvSpPr>
                        <a:spLocks noChangeArrowheads="1"/>
                      </wps:cNvSpPr>
                      <wps:spPr bwMode="auto">
                        <a:xfrm>
                          <a:off x="4191037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ABABAB"/>
                        </a:solidFill>
                        <a:ln w="0">
                          <a:solidFill>
                            <a:srgbClr val="ABABA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4" name="Rectangle 226"/>
                      <wps:cNvSpPr>
                        <a:spLocks noChangeArrowheads="1"/>
                      </wps:cNvSpPr>
                      <wps:spPr bwMode="auto">
                        <a:xfrm>
                          <a:off x="4240537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ADADAD"/>
                        </a:solidFill>
                        <a:ln w="0">
                          <a:solidFill>
                            <a:srgbClr val="ADADA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5" name="Rectangle 227"/>
                      <wps:cNvSpPr>
                        <a:spLocks noChangeArrowheads="1"/>
                      </wps:cNvSpPr>
                      <wps:spPr bwMode="auto">
                        <a:xfrm>
                          <a:off x="4288137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AFAFAF"/>
                        </a:solidFill>
                        <a:ln w="0">
                          <a:solidFill>
                            <a:srgbClr val="AFAFA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6" name="Rectangle 228"/>
                      <wps:cNvSpPr>
                        <a:spLocks noChangeArrowheads="1"/>
                      </wps:cNvSpPr>
                      <wps:spPr bwMode="auto">
                        <a:xfrm>
                          <a:off x="4337638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B1B1B1"/>
                        </a:solidFill>
                        <a:ln w="0">
                          <a:solidFill>
                            <a:srgbClr val="B1B1B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7" name="Rectangle 229"/>
                      <wps:cNvSpPr>
                        <a:spLocks noChangeArrowheads="1"/>
                      </wps:cNvSpPr>
                      <wps:spPr bwMode="auto">
                        <a:xfrm>
                          <a:off x="4387238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B3B3B3"/>
                        </a:solidFill>
                        <a:ln w="0">
                          <a:solidFill>
                            <a:srgbClr val="B3B3B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8" name="Rectangle 230"/>
                      <wps:cNvSpPr>
                        <a:spLocks noChangeArrowheads="1"/>
                      </wps:cNvSpPr>
                      <wps:spPr bwMode="auto">
                        <a:xfrm>
                          <a:off x="4434839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B5B5B5"/>
                        </a:solidFill>
                        <a:ln w="0">
                          <a:solidFill>
                            <a:srgbClr val="B5B5B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9" name="Rectangle 231"/>
                      <wps:cNvSpPr>
                        <a:spLocks noChangeArrowheads="1"/>
                      </wps:cNvSpPr>
                      <wps:spPr bwMode="auto">
                        <a:xfrm>
                          <a:off x="4484339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B7B7B7"/>
                        </a:solidFill>
                        <a:ln w="0">
                          <a:solidFill>
                            <a:srgbClr val="B7B7B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0" name="Rectangle 232"/>
                      <wps:cNvSpPr>
                        <a:spLocks noChangeArrowheads="1"/>
                      </wps:cNvSpPr>
                      <wps:spPr bwMode="auto">
                        <a:xfrm>
                          <a:off x="4531940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B9B9B9"/>
                        </a:solidFill>
                        <a:ln w="0">
                          <a:solidFill>
                            <a:srgbClr val="B9B9B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1" name="Rectangle 233"/>
                      <wps:cNvSpPr>
                        <a:spLocks noChangeArrowheads="1"/>
                      </wps:cNvSpPr>
                      <wps:spPr bwMode="auto">
                        <a:xfrm>
                          <a:off x="4581540" y="113004"/>
                          <a:ext cx="48200" cy="55902"/>
                        </a:xfrm>
                        <a:prstGeom prst="rect">
                          <a:avLst/>
                        </a:prstGeom>
                        <a:solidFill>
                          <a:srgbClr val="BBBBBB"/>
                        </a:solidFill>
                        <a:ln w="0">
                          <a:solidFill>
                            <a:srgbClr val="BBBBB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2" name="Rectangle 234"/>
                      <wps:cNvSpPr>
                        <a:spLocks noChangeArrowheads="1"/>
                      </wps:cNvSpPr>
                      <wps:spPr bwMode="auto">
                        <a:xfrm>
                          <a:off x="4629740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  <a:ln w="0">
                          <a:solidFill>
                            <a:srgbClr val="BDBDB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3" name="Rectangle 235"/>
                      <wps:cNvSpPr>
                        <a:spLocks noChangeArrowheads="1"/>
                      </wps:cNvSpPr>
                      <wps:spPr bwMode="auto">
                        <a:xfrm>
                          <a:off x="4679341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0">
                          <a:solidFill>
                            <a:srgbClr val="BFBFB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4" name="Rectangle 236"/>
                      <wps:cNvSpPr>
                        <a:spLocks noChangeArrowheads="1"/>
                      </wps:cNvSpPr>
                      <wps:spPr bwMode="auto">
                        <a:xfrm>
                          <a:off x="4726941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C1C1C1"/>
                        </a:solidFill>
                        <a:ln w="0">
                          <a:solidFill>
                            <a:srgbClr val="C1C1C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5" name="Rectangle 237"/>
                      <wps:cNvSpPr>
                        <a:spLocks noChangeArrowheads="1"/>
                      </wps:cNvSpPr>
                      <wps:spPr bwMode="auto">
                        <a:xfrm>
                          <a:off x="4776442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C3C3C3"/>
                        </a:solidFill>
                        <a:ln w="0">
                          <a:solidFill>
                            <a:srgbClr val="C3C3C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6" name="Rectangle 238"/>
                      <wps:cNvSpPr>
                        <a:spLocks noChangeArrowheads="1"/>
                      </wps:cNvSpPr>
                      <wps:spPr bwMode="auto">
                        <a:xfrm>
                          <a:off x="4824042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C5C5C5"/>
                        </a:solidFill>
                        <a:ln w="0">
                          <a:solidFill>
                            <a:srgbClr val="C5C5C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7" name="Rectangle 239"/>
                      <wps:cNvSpPr>
                        <a:spLocks noChangeArrowheads="1"/>
                      </wps:cNvSpPr>
                      <wps:spPr bwMode="auto">
                        <a:xfrm>
                          <a:off x="4873643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C7C7C7"/>
                        </a:solidFill>
                        <a:ln w="0">
                          <a:solidFill>
                            <a:srgbClr val="C7C7C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8" name="Rectangle 240"/>
                      <wps:cNvSpPr>
                        <a:spLocks noChangeArrowheads="1"/>
                      </wps:cNvSpPr>
                      <wps:spPr bwMode="auto">
                        <a:xfrm>
                          <a:off x="4921243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C9C9C9"/>
                        </a:solidFill>
                        <a:ln w="0">
                          <a:solidFill>
                            <a:srgbClr val="C9C9C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9" name="Rectangle 241"/>
                      <wps:cNvSpPr>
                        <a:spLocks noChangeArrowheads="1"/>
                      </wps:cNvSpPr>
                      <wps:spPr bwMode="auto">
                        <a:xfrm>
                          <a:off x="4970743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CBCBCB"/>
                        </a:solidFill>
                        <a:ln w="0">
                          <a:solidFill>
                            <a:srgbClr val="CBCBC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0" name="Rectangle 242"/>
                      <wps:cNvSpPr>
                        <a:spLocks noChangeArrowheads="1"/>
                      </wps:cNvSpPr>
                      <wps:spPr bwMode="auto">
                        <a:xfrm>
                          <a:off x="5020344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CDCDCD"/>
                        </a:solidFill>
                        <a:ln w="0">
                          <a:solidFill>
                            <a:srgbClr val="CDCDC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1" name="Rectangle 243"/>
                      <wps:cNvSpPr>
                        <a:spLocks noChangeArrowheads="1"/>
                      </wps:cNvSpPr>
                      <wps:spPr bwMode="auto">
                        <a:xfrm>
                          <a:off x="5067944" y="113004"/>
                          <a:ext cx="50200" cy="55902"/>
                        </a:xfrm>
                        <a:prstGeom prst="rect">
                          <a:avLst/>
                        </a:prstGeom>
                        <a:solidFill>
                          <a:srgbClr val="CFCFCF"/>
                        </a:solidFill>
                        <a:ln w="0">
                          <a:solidFill>
                            <a:srgbClr val="CFCFC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Rectangle 244"/>
                      <wps:cNvSpPr>
                        <a:spLocks noChangeArrowheads="1"/>
                      </wps:cNvSpPr>
                      <wps:spPr bwMode="auto">
                        <a:xfrm>
                          <a:off x="5118145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D1D1D1"/>
                        </a:solidFill>
                        <a:ln w="0">
                          <a:solidFill>
                            <a:srgbClr val="D1D1D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3" name="Rectangle 245"/>
                      <wps:cNvSpPr>
                        <a:spLocks noChangeArrowheads="1"/>
                      </wps:cNvSpPr>
                      <wps:spPr bwMode="auto">
                        <a:xfrm>
                          <a:off x="5165745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D3D3D3"/>
                        </a:solidFill>
                        <a:ln w="0">
                          <a:solidFill>
                            <a:srgbClr val="D3D3D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4" name="Rectangle 246"/>
                      <wps:cNvSpPr>
                        <a:spLocks noChangeArrowheads="1"/>
                      </wps:cNvSpPr>
                      <wps:spPr bwMode="auto">
                        <a:xfrm>
                          <a:off x="5215246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D5D5D5"/>
                        </a:solidFill>
                        <a:ln w="0">
                          <a:solidFill>
                            <a:srgbClr val="D5D5D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5" name="Rectangle 247"/>
                      <wps:cNvSpPr>
                        <a:spLocks noChangeArrowheads="1"/>
                      </wps:cNvSpPr>
                      <wps:spPr bwMode="auto">
                        <a:xfrm>
                          <a:off x="5262846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  <a:ln w="0">
                          <a:solidFill>
                            <a:srgbClr val="D7D7D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6" name="Rectangle 248"/>
                      <wps:cNvSpPr>
                        <a:spLocks noChangeArrowheads="1"/>
                      </wps:cNvSpPr>
                      <wps:spPr bwMode="auto">
                        <a:xfrm>
                          <a:off x="5312446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0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7" name="Rectangle 249"/>
                      <wps:cNvSpPr>
                        <a:spLocks noChangeArrowheads="1"/>
                      </wps:cNvSpPr>
                      <wps:spPr bwMode="auto">
                        <a:xfrm>
                          <a:off x="5360047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DBDBDB"/>
                        </a:solidFill>
                        <a:ln w="0">
                          <a:solidFill>
                            <a:srgbClr val="DBDBD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8" name="Rectangle 250"/>
                      <wps:cNvSpPr>
                        <a:spLocks noChangeArrowheads="1"/>
                      </wps:cNvSpPr>
                      <wps:spPr bwMode="auto">
                        <a:xfrm>
                          <a:off x="5409547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0">
                          <a:solidFill>
                            <a:srgbClr val="DDDDD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9" name="Rectangle 251"/>
                      <wps:cNvSpPr>
                        <a:spLocks noChangeArrowheads="1"/>
                      </wps:cNvSpPr>
                      <wps:spPr bwMode="auto">
                        <a:xfrm>
                          <a:off x="5457148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0">
                          <a:solidFill>
                            <a:srgbClr val="DFDFD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0" name="Rectangle 252"/>
                      <wps:cNvSpPr>
                        <a:spLocks noChangeArrowheads="1"/>
                      </wps:cNvSpPr>
                      <wps:spPr bwMode="auto">
                        <a:xfrm>
                          <a:off x="5506748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E1E1E1"/>
                        </a:solidFill>
                        <a:ln w="0">
                          <a:solidFill>
                            <a:srgbClr val="E1E1E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1" name="Rectangle 253"/>
                      <wps:cNvSpPr>
                        <a:spLocks noChangeArrowheads="1"/>
                      </wps:cNvSpPr>
                      <wps:spPr bwMode="auto">
                        <a:xfrm>
                          <a:off x="5554349" y="113004"/>
                          <a:ext cx="50200" cy="55902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  <a:ln w="0">
                          <a:solidFill>
                            <a:srgbClr val="E3E3E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2" name="Rectangle 254"/>
                      <wps:cNvSpPr>
                        <a:spLocks noChangeArrowheads="1"/>
                      </wps:cNvSpPr>
                      <wps:spPr bwMode="auto">
                        <a:xfrm>
                          <a:off x="5604549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0">
                          <a:solidFill>
                            <a:srgbClr val="E5E5E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Rectangle 255"/>
                      <wps:cNvSpPr>
                        <a:spLocks noChangeArrowheads="1"/>
                      </wps:cNvSpPr>
                      <wps:spPr bwMode="auto">
                        <a:xfrm>
                          <a:off x="5654049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E7E7E7"/>
                        </a:solidFill>
                        <a:ln w="0">
                          <a:solidFill>
                            <a:srgbClr val="E7E7E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Rectangle 256"/>
                      <wps:cNvSpPr>
                        <a:spLocks noChangeArrowheads="1"/>
                      </wps:cNvSpPr>
                      <wps:spPr bwMode="auto">
                        <a:xfrm>
                          <a:off x="5701650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E9E9E9"/>
                        </a:solidFill>
                        <a:ln w="0">
                          <a:solidFill>
                            <a:srgbClr val="E9E9E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5" name="Rectangle 257"/>
                      <wps:cNvSpPr>
                        <a:spLocks noChangeArrowheads="1"/>
                      </wps:cNvSpPr>
                      <wps:spPr bwMode="auto">
                        <a:xfrm>
                          <a:off x="5751150" y="113004"/>
                          <a:ext cx="47700" cy="55902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 w="0">
                          <a:solidFill>
                            <a:srgbClr val="EBEBE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6" name="Rectangle 258"/>
                      <wps:cNvSpPr>
                        <a:spLocks noChangeArrowheads="1"/>
                      </wps:cNvSpPr>
                      <wps:spPr bwMode="auto">
                        <a:xfrm>
                          <a:off x="5798851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EDEDED"/>
                        </a:solidFill>
                        <a:ln w="0">
                          <a:solidFill>
                            <a:srgbClr val="EDEDE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7" name="Rectangle 259"/>
                      <wps:cNvSpPr>
                        <a:spLocks noChangeArrowheads="1"/>
                      </wps:cNvSpPr>
                      <wps:spPr bwMode="auto">
                        <a:xfrm>
                          <a:off x="5848351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EFEFEF"/>
                        </a:solidFill>
                        <a:ln w="0">
                          <a:solidFill>
                            <a:srgbClr val="EFEFE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8" name="Rectangle 260"/>
                      <wps:cNvSpPr>
                        <a:spLocks noChangeArrowheads="1"/>
                      </wps:cNvSpPr>
                      <wps:spPr bwMode="auto">
                        <a:xfrm>
                          <a:off x="5895952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0">
                          <a:solidFill>
                            <a:srgbClr val="F1F1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9" name="Rectangle 261"/>
                      <wps:cNvSpPr>
                        <a:spLocks noChangeArrowheads="1"/>
                      </wps:cNvSpPr>
                      <wps:spPr bwMode="auto">
                        <a:xfrm>
                          <a:off x="5945552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F3F3F3"/>
                        </a:solidFill>
                        <a:ln w="0">
                          <a:solidFill>
                            <a:srgbClr val="F3F3F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0" name="Rectangle 262"/>
                      <wps:cNvSpPr>
                        <a:spLocks noChangeArrowheads="1"/>
                      </wps:cNvSpPr>
                      <wps:spPr bwMode="auto">
                        <a:xfrm>
                          <a:off x="5993152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0">
                          <a:solidFill>
                            <a:srgbClr val="F5F5F5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1" name="Rectangle 263"/>
                      <wps:cNvSpPr>
                        <a:spLocks noChangeArrowheads="1"/>
                      </wps:cNvSpPr>
                      <wps:spPr bwMode="auto">
                        <a:xfrm>
                          <a:off x="6042653" y="113004"/>
                          <a:ext cx="48300" cy="55902"/>
                        </a:xfrm>
                        <a:prstGeom prst="rect">
                          <a:avLst/>
                        </a:prstGeom>
                        <a:solidFill>
                          <a:srgbClr val="F7F7F7"/>
                        </a:solidFill>
                        <a:ln w="0">
                          <a:solidFill>
                            <a:srgbClr val="F7F7F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2" name="Rectangle 264"/>
                      <wps:cNvSpPr>
                        <a:spLocks noChangeArrowheads="1"/>
                      </wps:cNvSpPr>
                      <wps:spPr bwMode="auto">
                        <a:xfrm>
                          <a:off x="6090953" y="113004"/>
                          <a:ext cx="49500" cy="55902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 w="0">
                          <a:solidFill>
                            <a:srgbClr val="F9F9F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3" name="Rectangle 265"/>
                      <wps:cNvSpPr>
                        <a:spLocks noChangeArrowheads="1"/>
                      </wps:cNvSpPr>
                      <wps:spPr bwMode="auto">
                        <a:xfrm>
                          <a:off x="6140454" y="113004"/>
                          <a:ext cx="47600" cy="55902"/>
                        </a:xfrm>
                        <a:prstGeom prst="rect">
                          <a:avLst/>
                        </a:prstGeom>
                        <a:solidFill>
                          <a:srgbClr val="FBFBFB"/>
                        </a:solidFill>
                        <a:ln w="0">
                          <a:solidFill>
                            <a:srgbClr val="FBFBFB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4" name="Rectangle 266"/>
                      <wps:cNvSpPr>
                        <a:spLocks noChangeArrowheads="1"/>
                      </wps:cNvSpPr>
                      <wps:spPr bwMode="auto">
                        <a:xfrm>
                          <a:off x="6188054" y="113004"/>
                          <a:ext cx="49600" cy="55902"/>
                        </a:xfrm>
                        <a:prstGeom prst="rect">
                          <a:avLst/>
                        </a:prstGeom>
                        <a:solidFill>
                          <a:srgbClr val="FDFDFD"/>
                        </a:solidFill>
                        <a:ln w="0">
                          <a:solidFill>
                            <a:srgbClr val="FDFDF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5" name="Rectangle 267"/>
                      <wps:cNvSpPr>
                        <a:spLocks noChangeArrowheads="1"/>
                      </wps:cNvSpPr>
                      <wps:spPr bwMode="auto">
                        <a:xfrm>
                          <a:off x="1900" y="874334"/>
                          <a:ext cx="6283355" cy="11500"/>
                        </a:xfrm>
                        <a:prstGeom prst="rect">
                          <a:avLst/>
                        </a:prstGeom>
                        <a:solidFill>
                          <a:srgbClr val="7F7F7F"/>
                        </a:solidFill>
                        <a:ln w="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6" name="Freeform 268"/>
                      <wps:cNvSpPr>
                        <a:spLocks noEditPoints="1"/>
                      </wps:cNvSpPr>
                      <wps:spPr bwMode="auto">
                        <a:xfrm>
                          <a:off x="1573514" y="339013"/>
                          <a:ext cx="1922817" cy="370215"/>
                        </a:xfrm>
                        <a:custGeom>
                          <a:avLst/>
                          <a:gdLst>
                            <a:gd name="T0" fmla="*/ 3810 w 3028"/>
                            <a:gd name="T1" fmla="*/ 119380 h 583"/>
                            <a:gd name="T2" fmla="*/ 20955 w 3028"/>
                            <a:gd name="T3" fmla="*/ 111760 h 583"/>
                            <a:gd name="T4" fmla="*/ 64770 w 3028"/>
                            <a:gd name="T5" fmla="*/ 38735 h 583"/>
                            <a:gd name="T6" fmla="*/ 147320 w 3028"/>
                            <a:gd name="T7" fmla="*/ 149860 h 583"/>
                            <a:gd name="T8" fmla="*/ 255905 w 3028"/>
                            <a:gd name="T9" fmla="*/ 111760 h 583"/>
                            <a:gd name="T10" fmla="*/ 320675 w 3028"/>
                            <a:gd name="T11" fmla="*/ 42545 h 583"/>
                            <a:gd name="T12" fmla="*/ 400685 w 3028"/>
                            <a:gd name="T13" fmla="*/ 50165 h 583"/>
                            <a:gd name="T14" fmla="*/ 507365 w 3028"/>
                            <a:gd name="T15" fmla="*/ 40640 h 583"/>
                            <a:gd name="T16" fmla="*/ 415925 w 3028"/>
                            <a:gd name="T17" fmla="*/ 123190 h 583"/>
                            <a:gd name="T18" fmla="*/ 480695 w 3028"/>
                            <a:gd name="T19" fmla="*/ 142240 h 583"/>
                            <a:gd name="T20" fmla="*/ 616585 w 3028"/>
                            <a:gd name="T21" fmla="*/ 42545 h 583"/>
                            <a:gd name="T22" fmla="*/ 570230 w 3028"/>
                            <a:gd name="T23" fmla="*/ 147955 h 583"/>
                            <a:gd name="T24" fmla="*/ 547370 w 3028"/>
                            <a:gd name="T25" fmla="*/ 40640 h 583"/>
                            <a:gd name="T26" fmla="*/ 728980 w 3028"/>
                            <a:gd name="T27" fmla="*/ 40640 h 583"/>
                            <a:gd name="T28" fmla="*/ 683260 w 3028"/>
                            <a:gd name="T29" fmla="*/ 46355 h 583"/>
                            <a:gd name="T30" fmla="*/ 892810 w 3028"/>
                            <a:gd name="T31" fmla="*/ 46355 h 583"/>
                            <a:gd name="T32" fmla="*/ 801370 w 3028"/>
                            <a:gd name="T33" fmla="*/ 44450 h 583"/>
                            <a:gd name="T34" fmla="*/ 970915 w 3028"/>
                            <a:gd name="T35" fmla="*/ 149860 h 583"/>
                            <a:gd name="T36" fmla="*/ 1087120 w 3028"/>
                            <a:gd name="T37" fmla="*/ 59690 h 583"/>
                            <a:gd name="T38" fmla="*/ 1026160 w 3028"/>
                            <a:gd name="T39" fmla="*/ 138430 h 583"/>
                            <a:gd name="T40" fmla="*/ 1031875 w 3028"/>
                            <a:gd name="T41" fmla="*/ 159385 h 583"/>
                            <a:gd name="T42" fmla="*/ 1052830 w 3028"/>
                            <a:gd name="T43" fmla="*/ 21590 h 583"/>
                            <a:gd name="T44" fmla="*/ 1209675 w 3028"/>
                            <a:gd name="T45" fmla="*/ 40640 h 583"/>
                            <a:gd name="T46" fmla="*/ 1249680 w 3028"/>
                            <a:gd name="T47" fmla="*/ 157480 h 583"/>
                            <a:gd name="T48" fmla="*/ 1135380 w 3028"/>
                            <a:gd name="T49" fmla="*/ 149860 h 583"/>
                            <a:gd name="T50" fmla="*/ 1287780 w 3028"/>
                            <a:gd name="T51" fmla="*/ 50165 h 583"/>
                            <a:gd name="T52" fmla="*/ 1255395 w 3028"/>
                            <a:gd name="T53" fmla="*/ 38735 h 583"/>
                            <a:gd name="T54" fmla="*/ 1459230 w 3028"/>
                            <a:gd name="T55" fmla="*/ 147955 h 583"/>
                            <a:gd name="T56" fmla="*/ 1491615 w 3028"/>
                            <a:gd name="T57" fmla="*/ 130810 h 583"/>
                            <a:gd name="T58" fmla="*/ 1392555 w 3028"/>
                            <a:gd name="T59" fmla="*/ 42545 h 583"/>
                            <a:gd name="T60" fmla="*/ 1604645 w 3028"/>
                            <a:gd name="T61" fmla="*/ 97790 h 583"/>
                            <a:gd name="T62" fmla="*/ 1524000 w 3028"/>
                            <a:gd name="T63" fmla="*/ 149860 h 583"/>
                            <a:gd name="T64" fmla="*/ 1612265 w 3028"/>
                            <a:gd name="T65" fmla="*/ 80645 h 583"/>
                            <a:gd name="T66" fmla="*/ 1762760 w 3028"/>
                            <a:gd name="T67" fmla="*/ 59690 h 583"/>
                            <a:gd name="T68" fmla="*/ 1722755 w 3028"/>
                            <a:gd name="T69" fmla="*/ 101600 h 583"/>
                            <a:gd name="T70" fmla="*/ 1671320 w 3028"/>
                            <a:gd name="T71" fmla="*/ 149860 h 583"/>
                            <a:gd name="T72" fmla="*/ 1909445 w 3028"/>
                            <a:gd name="T73" fmla="*/ 55880 h 583"/>
                            <a:gd name="T74" fmla="*/ 1825625 w 3028"/>
                            <a:gd name="T75" fmla="*/ 147955 h 583"/>
                            <a:gd name="T76" fmla="*/ 1873250 w 3028"/>
                            <a:gd name="T77" fmla="*/ 44450 h 583"/>
                            <a:gd name="T78" fmla="*/ 252095 w 3028"/>
                            <a:gd name="T79" fmla="*/ 249555 h 583"/>
                            <a:gd name="T80" fmla="*/ 215900 w 3028"/>
                            <a:gd name="T81" fmla="*/ 251460 h 583"/>
                            <a:gd name="T82" fmla="*/ 385445 w 3028"/>
                            <a:gd name="T83" fmla="*/ 251460 h 583"/>
                            <a:gd name="T84" fmla="*/ 341630 w 3028"/>
                            <a:gd name="T85" fmla="*/ 356870 h 583"/>
                            <a:gd name="T86" fmla="*/ 320675 w 3028"/>
                            <a:gd name="T87" fmla="*/ 253365 h 583"/>
                            <a:gd name="T88" fmla="*/ 522605 w 3028"/>
                            <a:gd name="T89" fmla="*/ 345440 h 583"/>
                            <a:gd name="T90" fmla="*/ 444500 w 3028"/>
                            <a:gd name="T91" fmla="*/ 353060 h 583"/>
                            <a:gd name="T92" fmla="*/ 669925 w 3028"/>
                            <a:gd name="T93" fmla="*/ 255270 h 583"/>
                            <a:gd name="T94" fmla="*/ 713740 w 3028"/>
                            <a:gd name="T95" fmla="*/ 311150 h 583"/>
                            <a:gd name="T96" fmla="*/ 671830 w 3028"/>
                            <a:gd name="T97" fmla="*/ 368300 h 583"/>
                            <a:gd name="T98" fmla="*/ 883285 w 3028"/>
                            <a:gd name="T99" fmla="*/ 360680 h 583"/>
                            <a:gd name="T100" fmla="*/ 767080 w 3028"/>
                            <a:gd name="T101" fmla="*/ 368300 h 583"/>
                            <a:gd name="T102" fmla="*/ 995680 w 3028"/>
                            <a:gd name="T103" fmla="*/ 236220 h 583"/>
                            <a:gd name="T104" fmla="*/ 934720 w 3028"/>
                            <a:gd name="T105" fmla="*/ 360680 h 583"/>
                            <a:gd name="T106" fmla="*/ 1102995 w 3028"/>
                            <a:gd name="T107" fmla="*/ 241935 h 583"/>
                            <a:gd name="T108" fmla="*/ 1039495 w 3028"/>
                            <a:gd name="T109" fmla="*/ 368300 h 583"/>
                            <a:gd name="T110" fmla="*/ 1131570 w 3028"/>
                            <a:gd name="T111" fmla="*/ 241935 h 583"/>
                            <a:gd name="T112" fmla="*/ 1200150 w 3028"/>
                            <a:gd name="T113" fmla="*/ 285750 h 583"/>
                            <a:gd name="T114" fmla="*/ 1223010 w 3028"/>
                            <a:gd name="T115" fmla="*/ 353060 h 583"/>
                            <a:gd name="T116" fmla="*/ 1346835 w 3028"/>
                            <a:gd name="T117" fmla="*/ 241935 h 583"/>
                            <a:gd name="T118" fmla="*/ 1375410 w 3028"/>
                            <a:gd name="T119" fmla="*/ 356870 h 583"/>
                            <a:gd name="T120" fmla="*/ 1282065 w 3028"/>
                            <a:gd name="T121" fmla="*/ 353060 h 583"/>
                            <a:gd name="T122" fmla="*/ 1343025 w 3028"/>
                            <a:gd name="T123" fmla="*/ 251460 h 583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</a:gdLst>
                          <a:ahLst/>
                          <a:cxnLst>
                            <a:cxn ang="T124">
                              <a:pos x="T0" y="T1"/>
                            </a:cxn>
                            <a:cxn ang="T125">
                              <a:pos x="T2" y="T3"/>
                            </a:cxn>
                            <a:cxn ang="T126">
                              <a:pos x="T4" y="T5"/>
                            </a:cxn>
                            <a:cxn ang="T127">
                              <a:pos x="T6" y="T7"/>
                            </a:cxn>
                            <a:cxn ang="T128">
                              <a:pos x="T8" y="T9"/>
                            </a:cxn>
                            <a:cxn ang="T129">
                              <a:pos x="T10" y="T11"/>
                            </a:cxn>
                            <a:cxn ang="T130">
                              <a:pos x="T12" y="T13"/>
                            </a:cxn>
                            <a:cxn ang="T131">
                              <a:pos x="T14" y="T15"/>
                            </a:cxn>
                            <a:cxn ang="T132">
                              <a:pos x="T16" y="T17"/>
                            </a:cxn>
                            <a:cxn ang="T133">
                              <a:pos x="T18" y="T19"/>
                            </a:cxn>
                            <a:cxn ang="T134">
                              <a:pos x="T20" y="T21"/>
                            </a:cxn>
                            <a:cxn ang="T135">
                              <a:pos x="T22" y="T23"/>
                            </a:cxn>
                            <a:cxn ang="T136">
                              <a:pos x="T24" y="T25"/>
                            </a:cxn>
                            <a:cxn ang="T137">
                              <a:pos x="T26" y="T27"/>
                            </a:cxn>
                            <a:cxn ang="T138">
                              <a:pos x="T28" y="T29"/>
                            </a:cxn>
                            <a:cxn ang="T139">
                              <a:pos x="T30" y="T31"/>
                            </a:cxn>
                            <a:cxn ang="T140">
                              <a:pos x="T32" y="T33"/>
                            </a:cxn>
                            <a:cxn ang="T141">
                              <a:pos x="T34" y="T35"/>
                            </a:cxn>
                            <a:cxn ang="T142">
                              <a:pos x="T36" y="T37"/>
                            </a:cxn>
                            <a:cxn ang="T143">
                              <a:pos x="T38" y="T39"/>
                            </a:cxn>
                            <a:cxn ang="T144">
                              <a:pos x="T40" y="T41"/>
                            </a:cxn>
                            <a:cxn ang="T145">
                              <a:pos x="T42" y="T43"/>
                            </a:cxn>
                            <a:cxn ang="T146">
                              <a:pos x="T44" y="T45"/>
                            </a:cxn>
                            <a:cxn ang="T147">
                              <a:pos x="T46" y="T47"/>
                            </a:cxn>
                            <a:cxn ang="T148">
                              <a:pos x="T48" y="T49"/>
                            </a:cxn>
                            <a:cxn ang="T149">
                              <a:pos x="T50" y="T51"/>
                            </a:cxn>
                            <a:cxn ang="T150">
                              <a:pos x="T52" y="T53"/>
                            </a:cxn>
                            <a:cxn ang="T151">
                              <a:pos x="T54" y="T55"/>
                            </a:cxn>
                            <a:cxn ang="T152">
                              <a:pos x="T56" y="T57"/>
                            </a:cxn>
                            <a:cxn ang="T153">
                              <a:pos x="T58" y="T59"/>
                            </a:cxn>
                            <a:cxn ang="T154">
                              <a:pos x="T60" y="T61"/>
                            </a:cxn>
                            <a:cxn ang="T155">
                              <a:pos x="T62" y="T63"/>
                            </a:cxn>
                            <a:cxn ang="T156">
                              <a:pos x="T64" y="T65"/>
                            </a:cxn>
                            <a:cxn ang="T157">
                              <a:pos x="T66" y="T67"/>
                            </a:cxn>
                            <a:cxn ang="T158">
                              <a:pos x="T68" y="T69"/>
                            </a:cxn>
                            <a:cxn ang="T159">
                              <a:pos x="T70" y="T71"/>
                            </a:cxn>
                            <a:cxn ang="T160">
                              <a:pos x="T72" y="T73"/>
                            </a:cxn>
                            <a:cxn ang="T161">
                              <a:pos x="T74" y="T75"/>
                            </a:cxn>
                            <a:cxn ang="T162">
                              <a:pos x="T76" y="T77"/>
                            </a:cxn>
                            <a:cxn ang="T163">
                              <a:pos x="T78" y="T79"/>
                            </a:cxn>
                            <a:cxn ang="T164">
                              <a:pos x="T80" y="T81"/>
                            </a:cxn>
                            <a:cxn ang="T165">
                              <a:pos x="T82" y="T83"/>
                            </a:cxn>
                            <a:cxn ang="T166">
                              <a:pos x="T84" y="T85"/>
                            </a:cxn>
                            <a:cxn ang="T167">
                              <a:pos x="T86" y="T87"/>
                            </a:cxn>
                            <a:cxn ang="T168">
                              <a:pos x="T88" y="T89"/>
                            </a:cxn>
                            <a:cxn ang="T169">
                              <a:pos x="T90" y="T91"/>
                            </a:cxn>
                            <a:cxn ang="T170">
                              <a:pos x="T92" y="T93"/>
                            </a:cxn>
                            <a:cxn ang="T171">
                              <a:pos x="T94" y="T95"/>
                            </a:cxn>
                            <a:cxn ang="T172">
                              <a:pos x="T96" y="T97"/>
                            </a:cxn>
                            <a:cxn ang="T173">
                              <a:pos x="T98" y="T99"/>
                            </a:cxn>
                            <a:cxn ang="T174">
                              <a:pos x="T100" y="T101"/>
                            </a:cxn>
                            <a:cxn ang="T175">
                              <a:pos x="T102" y="T103"/>
                            </a:cxn>
                            <a:cxn ang="T176">
                              <a:pos x="T104" y="T105"/>
                            </a:cxn>
                            <a:cxn ang="T177">
                              <a:pos x="T106" y="T107"/>
                            </a:cxn>
                            <a:cxn ang="T178">
                              <a:pos x="T108" y="T109"/>
                            </a:cxn>
                            <a:cxn ang="T179">
                              <a:pos x="T110" y="T111"/>
                            </a:cxn>
                            <a:cxn ang="T180">
                              <a:pos x="T112" y="T113"/>
                            </a:cxn>
                            <a:cxn ang="T181">
                              <a:pos x="T114" y="T115"/>
                            </a:cxn>
                            <a:cxn ang="T182">
                              <a:pos x="T116" y="T117"/>
                            </a:cxn>
                            <a:cxn ang="T183">
                              <a:pos x="T118" y="T119"/>
                            </a:cxn>
                            <a:cxn ang="T184">
                              <a:pos x="T120" y="T121"/>
                            </a:cxn>
                            <a:cxn ang="T185">
                              <a:pos x="T122" y="T123"/>
                            </a:cxn>
                          </a:cxnLst>
                          <a:rect l="0" t="0" r="r" b="b"/>
                          <a:pathLst>
                            <a:path w="3028" h="583">
                              <a:moveTo>
                                <a:pt x="102" y="46"/>
                              </a:moveTo>
                              <a:lnTo>
                                <a:pt x="129" y="49"/>
                              </a:lnTo>
                              <a:lnTo>
                                <a:pt x="153" y="58"/>
                              </a:lnTo>
                              <a:lnTo>
                                <a:pt x="168" y="70"/>
                              </a:lnTo>
                              <a:lnTo>
                                <a:pt x="180" y="82"/>
                              </a:lnTo>
                              <a:lnTo>
                                <a:pt x="189" y="97"/>
                              </a:lnTo>
                              <a:lnTo>
                                <a:pt x="199" y="121"/>
                              </a:lnTo>
                              <a:lnTo>
                                <a:pt x="202" y="148"/>
                              </a:lnTo>
                              <a:lnTo>
                                <a:pt x="199" y="179"/>
                              </a:lnTo>
                              <a:lnTo>
                                <a:pt x="189" y="203"/>
                              </a:lnTo>
                              <a:lnTo>
                                <a:pt x="174" y="224"/>
                              </a:lnTo>
                              <a:lnTo>
                                <a:pt x="153" y="239"/>
                              </a:lnTo>
                              <a:lnTo>
                                <a:pt x="126" y="251"/>
                              </a:lnTo>
                              <a:lnTo>
                                <a:pt x="99" y="254"/>
                              </a:lnTo>
                              <a:lnTo>
                                <a:pt x="69" y="251"/>
                              </a:lnTo>
                              <a:lnTo>
                                <a:pt x="42" y="239"/>
                              </a:lnTo>
                              <a:lnTo>
                                <a:pt x="21" y="218"/>
                              </a:lnTo>
                              <a:lnTo>
                                <a:pt x="6" y="188"/>
                              </a:lnTo>
                              <a:lnTo>
                                <a:pt x="0" y="148"/>
                              </a:lnTo>
                              <a:lnTo>
                                <a:pt x="3" y="121"/>
                              </a:lnTo>
                              <a:lnTo>
                                <a:pt x="12" y="97"/>
                              </a:lnTo>
                              <a:lnTo>
                                <a:pt x="21" y="82"/>
                              </a:lnTo>
                              <a:lnTo>
                                <a:pt x="33" y="70"/>
                              </a:lnTo>
                              <a:lnTo>
                                <a:pt x="48" y="61"/>
                              </a:lnTo>
                              <a:lnTo>
                                <a:pt x="75" y="49"/>
                              </a:lnTo>
                              <a:lnTo>
                                <a:pt x="102" y="46"/>
                              </a:lnTo>
                              <a:close/>
                              <a:moveTo>
                                <a:pt x="102" y="61"/>
                              </a:moveTo>
                              <a:lnTo>
                                <a:pt x="90" y="61"/>
                              </a:lnTo>
                              <a:lnTo>
                                <a:pt x="72" y="67"/>
                              </a:lnTo>
                              <a:lnTo>
                                <a:pt x="66" y="73"/>
                              </a:lnTo>
                              <a:lnTo>
                                <a:pt x="57" y="79"/>
                              </a:lnTo>
                              <a:lnTo>
                                <a:pt x="51" y="85"/>
                              </a:lnTo>
                              <a:lnTo>
                                <a:pt x="39" y="103"/>
                              </a:lnTo>
                              <a:lnTo>
                                <a:pt x="33" y="124"/>
                              </a:lnTo>
                              <a:lnTo>
                                <a:pt x="30" y="151"/>
                              </a:lnTo>
                              <a:lnTo>
                                <a:pt x="33" y="176"/>
                              </a:lnTo>
                              <a:lnTo>
                                <a:pt x="39" y="200"/>
                              </a:lnTo>
                              <a:lnTo>
                                <a:pt x="45" y="212"/>
                              </a:lnTo>
                              <a:lnTo>
                                <a:pt x="54" y="221"/>
                              </a:lnTo>
                              <a:lnTo>
                                <a:pt x="63" y="227"/>
                              </a:lnTo>
                              <a:lnTo>
                                <a:pt x="87" y="239"/>
                              </a:lnTo>
                              <a:lnTo>
                                <a:pt x="114" y="239"/>
                              </a:lnTo>
                              <a:lnTo>
                                <a:pt x="126" y="236"/>
                              </a:lnTo>
                              <a:lnTo>
                                <a:pt x="144" y="224"/>
                              </a:lnTo>
                              <a:lnTo>
                                <a:pt x="162" y="197"/>
                              </a:lnTo>
                              <a:lnTo>
                                <a:pt x="168" y="173"/>
                              </a:lnTo>
                              <a:lnTo>
                                <a:pt x="171" y="148"/>
                              </a:lnTo>
                              <a:lnTo>
                                <a:pt x="168" y="124"/>
                              </a:lnTo>
                              <a:lnTo>
                                <a:pt x="162" y="100"/>
                              </a:lnTo>
                              <a:lnTo>
                                <a:pt x="150" y="82"/>
                              </a:lnTo>
                              <a:lnTo>
                                <a:pt x="138" y="70"/>
                              </a:lnTo>
                              <a:lnTo>
                                <a:pt x="129" y="64"/>
                              </a:lnTo>
                              <a:lnTo>
                                <a:pt x="117" y="61"/>
                              </a:lnTo>
                              <a:lnTo>
                                <a:pt x="102" y="61"/>
                              </a:lnTo>
                              <a:close/>
                              <a:moveTo>
                                <a:pt x="232" y="61"/>
                              </a:moveTo>
                              <a:lnTo>
                                <a:pt x="232" y="49"/>
                              </a:lnTo>
                              <a:lnTo>
                                <a:pt x="304" y="49"/>
                              </a:lnTo>
                              <a:lnTo>
                                <a:pt x="343" y="52"/>
                              </a:lnTo>
                              <a:lnTo>
                                <a:pt x="370" y="55"/>
                              </a:lnTo>
                              <a:lnTo>
                                <a:pt x="397" y="67"/>
                              </a:lnTo>
                              <a:lnTo>
                                <a:pt x="418" y="88"/>
                              </a:lnTo>
                              <a:lnTo>
                                <a:pt x="430" y="118"/>
                              </a:lnTo>
                              <a:lnTo>
                                <a:pt x="436" y="151"/>
                              </a:lnTo>
                              <a:lnTo>
                                <a:pt x="433" y="176"/>
                              </a:lnTo>
                              <a:lnTo>
                                <a:pt x="427" y="197"/>
                              </a:lnTo>
                              <a:lnTo>
                                <a:pt x="409" y="224"/>
                              </a:lnTo>
                              <a:lnTo>
                                <a:pt x="403" y="230"/>
                              </a:lnTo>
                              <a:lnTo>
                                <a:pt x="388" y="239"/>
                              </a:lnTo>
                              <a:lnTo>
                                <a:pt x="370" y="245"/>
                              </a:lnTo>
                              <a:lnTo>
                                <a:pt x="352" y="248"/>
                              </a:lnTo>
                              <a:lnTo>
                                <a:pt x="232" y="248"/>
                              </a:lnTo>
                              <a:lnTo>
                                <a:pt x="232" y="236"/>
                              </a:lnTo>
                              <a:lnTo>
                                <a:pt x="241" y="236"/>
                              </a:lnTo>
                              <a:lnTo>
                                <a:pt x="244" y="239"/>
                              </a:lnTo>
                              <a:lnTo>
                                <a:pt x="247" y="239"/>
                              </a:lnTo>
                              <a:lnTo>
                                <a:pt x="253" y="233"/>
                              </a:lnTo>
                              <a:lnTo>
                                <a:pt x="256" y="233"/>
                              </a:lnTo>
                              <a:lnTo>
                                <a:pt x="256" y="70"/>
                              </a:lnTo>
                              <a:lnTo>
                                <a:pt x="253" y="64"/>
                              </a:lnTo>
                              <a:lnTo>
                                <a:pt x="250" y="61"/>
                              </a:lnTo>
                              <a:lnTo>
                                <a:pt x="232" y="61"/>
                              </a:lnTo>
                              <a:close/>
                              <a:moveTo>
                                <a:pt x="283" y="233"/>
                              </a:moveTo>
                              <a:lnTo>
                                <a:pt x="349" y="233"/>
                              </a:lnTo>
                              <a:lnTo>
                                <a:pt x="361" y="230"/>
                              </a:lnTo>
                              <a:lnTo>
                                <a:pt x="370" y="227"/>
                              </a:lnTo>
                              <a:lnTo>
                                <a:pt x="379" y="221"/>
                              </a:lnTo>
                              <a:lnTo>
                                <a:pt x="388" y="212"/>
                              </a:lnTo>
                              <a:lnTo>
                                <a:pt x="394" y="200"/>
                              </a:lnTo>
                              <a:lnTo>
                                <a:pt x="400" y="185"/>
                              </a:lnTo>
                              <a:lnTo>
                                <a:pt x="403" y="176"/>
                              </a:lnTo>
                              <a:lnTo>
                                <a:pt x="406" y="163"/>
                              </a:lnTo>
                              <a:lnTo>
                                <a:pt x="406" y="148"/>
                              </a:lnTo>
                              <a:lnTo>
                                <a:pt x="403" y="130"/>
                              </a:lnTo>
                              <a:lnTo>
                                <a:pt x="400" y="115"/>
                              </a:lnTo>
                              <a:lnTo>
                                <a:pt x="394" y="97"/>
                              </a:lnTo>
                              <a:lnTo>
                                <a:pt x="373" y="76"/>
                              </a:lnTo>
                              <a:lnTo>
                                <a:pt x="364" y="73"/>
                              </a:lnTo>
                              <a:lnTo>
                                <a:pt x="340" y="67"/>
                              </a:lnTo>
                              <a:lnTo>
                                <a:pt x="334" y="64"/>
                              </a:lnTo>
                              <a:lnTo>
                                <a:pt x="283" y="64"/>
                              </a:lnTo>
                              <a:lnTo>
                                <a:pt x="283" y="233"/>
                              </a:lnTo>
                              <a:close/>
                              <a:moveTo>
                                <a:pt x="451" y="49"/>
                              </a:moveTo>
                              <a:lnTo>
                                <a:pt x="523" y="49"/>
                              </a:lnTo>
                              <a:lnTo>
                                <a:pt x="523" y="61"/>
                              </a:lnTo>
                              <a:lnTo>
                                <a:pt x="508" y="61"/>
                              </a:lnTo>
                              <a:lnTo>
                                <a:pt x="508" y="64"/>
                              </a:lnTo>
                              <a:lnTo>
                                <a:pt x="505" y="64"/>
                              </a:lnTo>
                              <a:lnTo>
                                <a:pt x="505" y="67"/>
                              </a:lnTo>
                              <a:lnTo>
                                <a:pt x="502" y="67"/>
                              </a:lnTo>
                              <a:lnTo>
                                <a:pt x="502" y="73"/>
                              </a:lnTo>
                              <a:lnTo>
                                <a:pt x="505" y="79"/>
                              </a:lnTo>
                              <a:lnTo>
                                <a:pt x="559" y="218"/>
                              </a:lnTo>
                              <a:lnTo>
                                <a:pt x="613" y="79"/>
                              </a:lnTo>
                              <a:lnTo>
                                <a:pt x="613" y="73"/>
                              </a:lnTo>
                              <a:lnTo>
                                <a:pt x="616" y="70"/>
                              </a:lnTo>
                              <a:lnTo>
                                <a:pt x="616" y="67"/>
                              </a:lnTo>
                              <a:lnTo>
                                <a:pt x="613" y="64"/>
                              </a:lnTo>
                              <a:lnTo>
                                <a:pt x="607" y="61"/>
                              </a:lnTo>
                              <a:lnTo>
                                <a:pt x="595" y="61"/>
                              </a:lnTo>
                              <a:lnTo>
                                <a:pt x="595" y="49"/>
                              </a:lnTo>
                              <a:lnTo>
                                <a:pt x="655" y="49"/>
                              </a:lnTo>
                              <a:lnTo>
                                <a:pt x="655" y="61"/>
                              </a:lnTo>
                              <a:lnTo>
                                <a:pt x="646" y="61"/>
                              </a:lnTo>
                              <a:lnTo>
                                <a:pt x="640" y="67"/>
                              </a:lnTo>
                              <a:lnTo>
                                <a:pt x="637" y="67"/>
                              </a:lnTo>
                              <a:lnTo>
                                <a:pt x="631" y="79"/>
                              </a:lnTo>
                              <a:lnTo>
                                <a:pt x="565" y="248"/>
                              </a:lnTo>
                              <a:lnTo>
                                <a:pt x="544" y="248"/>
                              </a:lnTo>
                              <a:lnTo>
                                <a:pt x="475" y="79"/>
                              </a:lnTo>
                              <a:lnTo>
                                <a:pt x="475" y="76"/>
                              </a:lnTo>
                              <a:lnTo>
                                <a:pt x="472" y="73"/>
                              </a:lnTo>
                              <a:lnTo>
                                <a:pt x="472" y="67"/>
                              </a:lnTo>
                              <a:lnTo>
                                <a:pt x="469" y="67"/>
                              </a:lnTo>
                              <a:lnTo>
                                <a:pt x="466" y="64"/>
                              </a:lnTo>
                              <a:lnTo>
                                <a:pt x="463" y="64"/>
                              </a:lnTo>
                              <a:lnTo>
                                <a:pt x="460" y="61"/>
                              </a:lnTo>
                              <a:lnTo>
                                <a:pt x="451" y="61"/>
                              </a:lnTo>
                              <a:lnTo>
                                <a:pt x="451" y="49"/>
                              </a:lnTo>
                              <a:close/>
                              <a:moveTo>
                                <a:pt x="745" y="49"/>
                              </a:moveTo>
                              <a:lnTo>
                                <a:pt x="820" y="49"/>
                              </a:lnTo>
                              <a:lnTo>
                                <a:pt x="820" y="61"/>
                              </a:lnTo>
                              <a:lnTo>
                                <a:pt x="805" y="61"/>
                              </a:lnTo>
                              <a:lnTo>
                                <a:pt x="802" y="64"/>
                              </a:lnTo>
                              <a:lnTo>
                                <a:pt x="799" y="64"/>
                              </a:lnTo>
                              <a:lnTo>
                                <a:pt x="799" y="67"/>
                              </a:lnTo>
                              <a:lnTo>
                                <a:pt x="796" y="67"/>
                              </a:lnTo>
                              <a:lnTo>
                                <a:pt x="796" y="200"/>
                              </a:lnTo>
                              <a:lnTo>
                                <a:pt x="793" y="212"/>
                              </a:lnTo>
                              <a:lnTo>
                                <a:pt x="787" y="221"/>
                              </a:lnTo>
                              <a:lnTo>
                                <a:pt x="781" y="227"/>
                              </a:lnTo>
                              <a:lnTo>
                                <a:pt x="778" y="233"/>
                              </a:lnTo>
                              <a:lnTo>
                                <a:pt x="772" y="239"/>
                              </a:lnTo>
                              <a:lnTo>
                                <a:pt x="763" y="245"/>
                              </a:lnTo>
                              <a:lnTo>
                                <a:pt x="751" y="251"/>
                              </a:lnTo>
                              <a:lnTo>
                                <a:pt x="739" y="254"/>
                              </a:lnTo>
                              <a:lnTo>
                                <a:pt x="724" y="254"/>
                              </a:lnTo>
                              <a:lnTo>
                                <a:pt x="694" y="251"/>
                              </a:lnTo>
                              <a:lnTo>
                                <a:pt x="673" y="236"/>
                              </a:lnTo>
                              <a:lnTo>
                                <a:pt x="664" y="230"/>
                              </a:lnTo>
                              <a:lnTo>
                                <a:pt x="658" y="221"/>
                              </a:lnTo>
                              <a:lnTo>
                                <a:pt x="655" y="212"/>
                              </a:lnTo>
                              <a:lnTo>
                                <a:pt x="655" y="194"/>
                              </a:lnTo>
                              <a:lnTo>
                                <a:pt x="658" y="191"/>
                              </a:lnTo>
                              <a:lnTo>
                                <a:pt x="658" y="185"/>
                              </a:lnTo>
                              <a:lnTo>
                                <a:pt x="667" y="176"/>
                              </a:lnTo>
                              <a:lnTo>
                                <a:pt x="673" y="176"/>
                              </a:lnTo>
                              <a:lnTo>
                                <a:pt x="676" y="179"/>
                              </a:lnTo>
                              <a:lnTo>
                                <a:pt x="682" y="182"/>
                              </a:lnTo>
                              <a:lnTo>
                                <a:pt x="685" y="188"/>
                              </a:lnTo>
                              <a:lnTo>
                                <a:pt x="685" y="206"/>
                              </a:lnTo>
                              <a:lnTo>
                                <a:pt x="682" y="209"/>
                              </a:lnTo>
                              <a:lnTo>
                                <a:pt x="682" y="215"/>
                              </a:lnTo>
                              <a:lnTo>
                                <a:pt x="685" y="221"/>
                              </a:lnTo>
                              <a:lnTo>
                                <a:pt x="691" y="224"/>
                              </a:lnTo>
                              <a:lnTo>
                                <a:pt x="694" y="230"/>
                              </a:lnTo>
                              <a:lnTo>
                                <a:pt x="700" y="233"/>
                              </a:lnTo>
                              <a:lnTo>
                                <a:pt x="709" y="236"/>
                              </a:lnTo>
                              <a:lnTo>
                                <a:pt x="730" y="236"/>
                              </a:lnTo>
                              <a:lnTo>
                                <a:pt x="748" y="230"/>
                              </a:lnTo>
                              <a:lnTo>
                                <a:pt x="757" y="224"/>
                              </a:lnTo>
                              <a:lnTo>
                                <a:pt x="763" y="215"/>
                              </a:lnTo>
                              <a:lnTo>
                                <a:pt x="766" y="209"/>
                              </a:lnTo>
                              <a:lnTo>
                                <a:pt x="769" y="200"/>
                              </a:lnTo>
                              <a:lnTo>
                                <a:pt x="769" y="70"/>
                              </a:lnTo>
                              <a:lnTo>
                                <a:pt x="766" y="70"/>
                              </a:lnTo>
                              <a:lnTo>
                                <a:pt x="766" y="67"/>
                              </a:lnTo>
                              <a:lnTo>
                                <a:pt x="760" y="61"/>
                              </a:lnTo>
                              <a:lnTo>
                                <a:pt x="745" y="61"/>
                              </a:lnTo>
                              <a:lnTo>
                                <a:pt x="745" y="49"/>
                              </a:lnTo>
                              <a:close/>
                              <a:moveTo>
                                <a:pt x="844" y="49"/>
                              </a:moveTo>
                              <a:lnTo>
                                <a:pt x="1007" y="49"/>
                              </a:lnTo>
                              <a:lnTo>
                                <a:pt x="1028" y="103"/>
                              </a:lnTo>
                              <a:lnTo>
                                <a:pt x="1013" y="106"/>
                              </a:lnTo>
                              <a:lnTo>
                                <a:pt x="1007" y="94"/>
                              </a:lnTo>
                              <a:lnTo>
                                <a:pt x="1004" y="85"/>
                              </a:lnTo>
                              <a:lnTo>
                                <a:pt x="992" y="73"/>
                              </a:lnTo>
                              <a:lnTo>
                                <a:pt x="974" y="67"/>
                              </a:lnTo>
                              <a:lnTo>
                                <a:pt x="971" y="67"/>
                              </a:lnTo>
                              <a:lnTo>
                                <a:pt x="965" y="64"/>
                              </a:lnTo>
                              <a:lnTo>
                                <a:pt x="898" y="64"/>
                              </a:lnTo>
                              <a:lnTo>
                                <a:pt x="898" y="139"/>
                              </a:lnTo>
                              <a:lnTo>
                                <a:pt x="931" y="139"/>
                              </a:lnTo>
                              <a:lnTo>
                                <a:pt x="937" y="136"/>
                              </a:lnTo>
                              <a:lnTo>
                                <a:pt x="952" y="121"/>
                              </a:lnTo>
                              <a:lnTo>
                                <a:pt x="952" y="103"/>
                              </a:lnTo>
                              <a:lnTo>
                                <a:pt x="968" y="103"/>
                              </a:lnTo>
                              <a:lnTo>
                                <a:pt x="968" y="191"/>
                              </a:lnTo>
                              <a:lnTo>
                                <a:pt x="952" y="191"/>
                              </a:lnTo>
                              <a:lnTo>
                                <a:pt x="952" y="167"/>
                              </a:lnTo>
                              <a:lnTo>
                                <a:pt x="949" y="163"/>
                              </a:lnTo>
                              <a:lnTo>
                                <a:pt x="949" y="160"/>
                              </a:lnTo>
                              <a:lnTo>
                                <a:pt x="946" y="160"/>
                              </a:lnTo>
                              <a:lnTo>
                                <a:pt x="940" y="157"/>
                              </a:lnTo>
                              <a:lnTo>
                                <a:pt x="934" y="151"/>
                              </a:lnTo>
                              <a:lnTo>
                                <a:pt x="898" y="151"/>
                              </a:lnTo>
                              <a:lnTo>
                                <a:pt x="898" y="233"/>
                              </a:lnTo>
                              <a:lnTo>
                                <a:pt x="965" y="233"/>
                              </a:lnTo>
                              <a:lnTo>
                                <a:pt x="992" y="224"/>
                              </a:lnTo>
                              <a:lnTo>
                                <a:pt x="1001" y="218"/>
                              </a:lnTo>
                              <a:lnTo>
                                <a:pt x="1007" y="209"/>
                              </a:lnTo>
                              <a:lnTo>
                                <a:pt x="1016" y="197"/>
                              </a:lnTo>
                              <a:lnTo>
                                <a:pt x="1025" y="182"/>
                              </a:lnTo>
                              <a:lnTo>
                                <a:pt x="1037" y="188"/>
                              </a:lnTo>
                              <a:lnTo>
                                <a:pt x="1013" y="248"/>
                              </a:lnTo>
                              <a:lnTo>
                                <a:pt x="844" y="248"/>
                              </a:lnTo>
                              <a:lnTo>
                                <a:pt x="844" y="236"/>
                              </a:lnTo>
                              <a:lnTo>
                                <a:pt x="865" y="236"/>
                              </a:lnTo>
                              <a:lnTo>
                                <a:pt x="868" y="233"/>
                              </a:lnTo>
                              <a:lnTo>
                                <a:pt x="868" y="230"/>
                              </a:lnTo>
                              <a:lnTo>
                                <a:pt x="871" y="224"/>
                              </a:lnTo>
                              <a:lnTo>
                                <a:pt x="871" y="73"/>
                              </a:lnTo>
                              <a:lnTo>
                                <a:pt x="868" y="67"/>
                              </a:lnTo>
                              <a:lnTo>
                                <a:pt x="868" y="64"/>
                              </a:lnTo>
                              <a:lnTo>
                                <a:pt x="862" y="64"/>
                              </a:lnTo>
                              <a:lnTo>
                                <a:pt x="862" y="61"/>
                              </a:lnTo>
                              <a:lnTo>
                                <a:pt x="844" y="61"/>
                              </a:lnTo>
                              <a:lnTo>
                                <a:pt x="844" y="49"/>
                              </a:lnTo>
                              <a:close/>
                              <a:moveTo>
                                <a:pt x="1061" y="43"/>
                              </a:moveTo>
                              <a:lnTo>
                                <a:pt x="1070" y="43"/>
                              </a:lnTo>
                              <a:lnTo>
                                <a:pt x="1073" y="49"/>
                              </a:lnTo>
                              <a:lnTo>
                                <a:pt x="1193" y="49"/>
                              </a:lnTo>
                              <a:lnTo>
                                <a:pt x="1196" y="43"/>
                              </a:lnTo>
                              <a:lnTo>
                                <a:pt x="1205" y="43"/>
                              </a:lnTo>
                              <a:lnTo>
                                <a:pt x="1226" y="100"/>
                              </a:lnTo>
                              <a:lnTo>
                                <a:pt x="1214" y="106"/>
                              </a:lnTo>
                              <a:lnTo>
                                <a:pt x="1208" y="94"/>
                              </a:lnTo>
                              <a:lnTo>
                                <a:pt x="1202" y="85"/>
                              </a:lnTo>
                              <a:lnTo>
                                <a:pt x="1199" y="79"/>
                              </a:lnTo>
                              <a:lnTo>
                                <a:pt x="1193" y="73"/>
                              </a:lnTo>
                              <a:lnTo>
                                <a:pt x="1184" y="67"/>
                              </a:lnTo>
                              <a:lnTo>
                                <a:pt x="1172" y="64"/>
                              </a:lnTo>
                              <a:lnTo>
                                <a:pt x="1148" y="64"/>
                              </a:lnTo>
                              <a:lnTo>
                                <a:pt x="1148" y="233"/>
                              </a:lnTo>
                              <a:lnTo>
                                <a:pt x="1151" y="233"/>
                              </a:lnTo>
                              <a:lnTo>
                                <a:pt x="1151" y="236"/>
                              </a:lnTo>
                              <a:lnTo>
                                <a:pt x="1172" y="236"/>
                              </a:lnTo>
                              <a:lnTo>
                                <a:pt x="1172" y="248"/>
                              </a:lnTo>
                              <a:lnTo>
                                <a:pt x="1094" y="248"/>
                              </a:lnTo>
                              <a:lnTo>
                                <a:pt x="1094" y="236"/>
                              </a:lnTo>
                              <a:lnTo>
                                <a:pt x="1115" y="236"/>
                              </a:lnTo>
                              <a:lnTo>
                                <a:pt x="1115" y="233"/>
                              </a:lnTo>
                              <a:lnTo>
                                <a:pt x="1118" y="230"/>
                              </a:lnTo>
                              <a:lnTo>
                                <a:pt x="1118" y="224"/>
                              </a:lnTo>
                              <a:lnTo>
                                <a:pt x="1121" y="221"/>
                              </a:lnTo>
                              <a:lnTo>
                                <a:pt x="1121" y="67"/>
                              </a:lnTo>
                              <a:lnTo>
                                <a:pt x="1118" y="67"/>
                              </a:lnTo>
                              <a:lnTo>
                                <a:pt x="1118" y="64"/>
                              </a:lnTo>
                              <a:lnTo>
                                <a:pt x="1091" y="64"/>
                              </a:lnTo>
                              <a:lnTo>
                                <a:pt x="1085" y="67"/>
                              </a:lnTo>
                              <a:lnTo>
                                <a:pt x="1076" y="73"/>
                              </a:lnTo>
                              <a:lnTo>
                                <a:pt x="1061" y="88"/>
                              </a:lnTo>
                              <a:lnTo>
                                <a:pt x="1058" y="97"/>
                              </a:lnTo>
                              <a:lnTo>
                                <a:pt x="1052" y="106"/>
                              </a:lnTo>
                              <a:lnTo>
                                <a:pt x="1040" y="100"/>
                              </a:lnTo>
                              <a:lnTo>
                                <a:pt x="1061" y="43"/>
                              </a:lnTo>
                              <a:close/>
                              <a:moveTo>
                                <a:pt x="1238" y="49"/>
                              </a:moveTo>
                              <a:lnTo>
                                <a:pt x="1298" y="49"/>
                              </a:lnTo>
                              <a:lnTo>
                                <a:pt x="1388" y="200"/>
                              </a:lnTo>
                              <a:lnTo>
                                <a:pt x="1388" y="73"/>
                              </a:lnTo>
                              <a:lnTo>
                                <a:pt x="1379" y="64"/>
                              </a:lnTo>
                              <a:lnTo>
                                <a:pt x="1373" y="61"/>
                              </a:lnTo>
                              <a:lnTo>
                                <a:pt x="1364" y="61"/>
                              </a:lnTo>
                              <a:lnTo>
                                <a:pt x="1364" y="49"/>
                              </a:lnTo>
                              <a:lnTo>
                                <a:pt x="1430" y="49"/>
                              </a:lnTo>
                              <a:lnTo>
                                <a:pt x="1430" y="61"/>
                              </a:lnTo>
                              <a:lnTo>
                                <a:pt x="1415" y="61"/>
                              </a:lnTo>
                              <a:lnTo>
                                <a:pt x="1415" y="64"/>
                              </a:lnTo>
                              <a:lnTo>
                                <a:pt x="1406" y="73"/>
                              </a:lnTo>
                              <a:lnTo>
                                <a:pt x="1406" y="248"/>
                              </a:lnTo>
                              <a:lnTo>
                                <a:pt x="1388" y="248"/>
                              </a:lnTo>
                              <a:lnTo>
                                <a:pt x="1280" y="70"/>
                              </a:lnTo>
                              <a:lnTo>
                                <a:pt x="1280" y="230"/>
                              </a:lnTo>
                              <a:lnTo>
                                <a:pt x="1283" y="230"/>
                              </a:lnTo>
                              <a:lnTo>
                                <a:pt x="1283" y="233"/>
                              </a:lnTo>
                              <a:lnTo>
                                <a:pt x="1286" y="233"/>
                              </a:lnTo>
                              <a:lnTo>
                                <a:pt x="1286" y="236"/>
                              </a:lnTo>
                              <a:lnTo>
                                <a:pt x="1304" y="236"/>
                              </a:lnTo>
                              <a:lnTo>
                                <a:pt x="1304" y="248"/>
                              </a:lnTo>
                              <a:lnTo>
                                <a:pt x="1238" y="248"/>
                              </a:lnTo>
                              <a:lnTo>
                                <a:pt x="1238" y="236"/>
                              </a:lnTo>
                              <a:lnTo>
                                <a:pt x="1253" y="236"/>
                              </a:lnTo>
                              <a:lnTo>
                                <a:pt x="1256" y="233"/>
                              </a:lnTo>
                              <a:lnTo>
                                <a:pt x="1259" y="233"/>
                              </a:lnTo>
                              <a:lnTo>
                                <a:pt x="1259" y="230"/>
                              </a:lnTo>
                              <a:lnTo>
                                <a:pt x="1262" y="224"/>
                              </a:lnTo>
                              <a:lnTo>
                                <a:pt x="1262" y="70"/>
                              </a:lnTo>
                              <a:lnTo>
                                <a:pt x="1259" y="67"/>
                              </a:lnTo>
                              <a:lnTo>
                                <a:pt x="1259" y="64"/>
                              </a:lnTo>
                              <a:lnTo>
                                <a:pt x="1256" y="64"/>
                              </a:lnTo>
                              <a:lnTo>
                                <a:pt x="1253" y="61"/>
                              </a:lnTo>
                              <a:lnTo>
                                <a:pt x="1238" y="61"/>
                              </a:lnTo>
                              <a:lnTo>
                                <a:pt x="1238" y="49"/>
                              </a:lnTo>
                              <a:close/>
                              <a:moveTo>
                                <a:pt x="1451" y="49"/>
                              </a:moveTo>
                              <a:lnTo>
                                <a:pt x="1529" y="49"/>
                              </a:lnTo>
                              <a:lnTo>
                                <a:pt x="1529" y="61"/>
                              </a:lnTo>
                              <a:lnTo>
                                <a:pt x="1511" y="61"/>
                              </a:lnTo>
                              <a:lnTo>
                                <a:pt x="1511" y="64"/>
                              </a:lnTo>
                              <a:lnTo>
                                <a:pt x="1502" y="73"/>
                              </a:lnTo>
                              <a:lnTo>
                                <a:pt x="1502" y="227"/>
                              </a:lnTo>
                              <a:lnTo>
                                <a:pt x="1505" y="230"/>
                              </a:lnTo>
                              <a:lnTo>
                                <a:pt x="1505" y="233"/>
                              </a:lnTo>
                              <a:lnTo>
                                <a:pt x="1508" y="233"/>
                              </a:lnTo>
                              <a:lnTo>
                                <a:pt x="1511" y="236"/>
                              </a:lnTo>
                              <a:lnTo>
                                <a:pt x="1529" y="236"/>
                              </a:lnTo>
                              <a:lnTo>
                                <a:pt x="1529" y="248"/>
                              </a:lnTo>
                              <a:lnTo>
                                <a:pt x="1451" y="248"/>
                              </a:lnTo>
                              <a:lnTo>
                                <a:pt x="1451" y="236"/>
                              </a:lnTo>
                              <a:lnTo>
                                <a:pt x="1469" y="236"/>
                              </a:lnTo>
                              <a:lnTo>
                                <a:pt x="1472" y="233"/>
                              </a:lnTo>
                              <a:lnTo>
                                <a:pt x="1475" y="233"/>
                              </a:lnTo>
                              <a:lnTo>
                                <a:pt x="1475" y="70"/>
                              </a:lnTo>
                              <a:lnTo>
                                <a:pt x="1469" y="64"/>
                              </a:lnTo>
                              <a:lnTo>
                                <a:pt x="1463" y="61"/>
                              </a:lnTo>
                              <a:lnTo>
                                <a:pt x="1451" y="61"/>
                              </a:lnTo>
                              <a:lnTo>
                                <a:pt x="1451" y="49"/>
                              </a:lnTo>
                              <a:close/>
                              <a:moveTo>
                                <a:pt x="1712" y="49"/>
                              </a:moveTo>
                              <a:lnTo>
                                <a:pt x="1722" y="49"/>
                              </a:lnTo>
                              <a:lnTo>
                                <a:pt x="1740" y="115"/>
                              </a:lnTo>
                              <a:lnTo>
                                <a:pt x="1728" y="121"/>
                              </a:lnTo>
                              <a:lnTo>
                                <a:pt x="1722" y="109"/>
                              </a:lnTo>
                              <a:lnTo>
                                <a:pt x="1719" y="100"/>
                              </a:lnTo>
                              <a:lnTo>
                                <a:pt x="1712" y="94"/>
                              </a:lnTo>
                              <a:lnTo>
                                <a:pt x="1709" y="88"/>
                              </a:lnTo>
                              <a:lnTo>
                                <a:pt x="1703" y="79"/>
                              </a:lnTo>
                              <a:lnTo>
                                <a:pt x="1697" y="73"/>
                              </a:lnTo>
                              <a:lnTo>
                                <a:pt x="1688" y="70"/>
                              </a:lnTo>
                              <a:lnTo>
                                <a:pt x="1679" y="64"/>
                              </a:lnTo>
                              <a:lnTo>
                                <a:pt x="1670" y="61"/>
                              </a:lnTo>
                              <a:lnTo>
                                <a:pt x="1646" y="61"/>
                              </a:lnTo>
                              <a:lnTo>
                                <a:pt x="1622" y="73"/>
                              </a:lnTo>
                              <a:lnTo>
                                <a:pt x="1613" y="79"/>
                              </a:lnTo>
                              <a:lnTo>
                                <a:pt x="1607" y="85"/>
                              </a:lnTo>
                              <a:lnTo>
                                <a:pt x="1595" y="103"/>
                              </a:lnTo>
                              <a:lnTo>
                                <a:pt x="1589" y="115"/>
                              </a:lnTo>
                              <a:lnTo>
                                <a:pt x="1586" y="130"/>
                              </a:lnTo>
                              <a:lnTo>
                                <a:pt x="1586" y="148"/>
                              </a:lnTo>
                              <a:lnTo>
                                <a:pt x="1589" y="173"/>
                              </a:lnTo>
                              <a:lnTo>
                                <a:pt x="1595" y="194"/>
                              </a:lnTo>
                              <a:lnTo>
                                <a:pt x="1601" y="203"/>
                              </a:lnTo>
                              <a:lnTo>
                                <a:pt x="1616" y="218"/>
                              </a:lnTo>
                              <a:lnTo>
                                <a:pt x="1634" y="230"/>
                              </a:lnTo>
                              <a:lnTo>
                                <a:pt x="1652" y="236"/>
                              </a:lnTo>
                              <a:lnTo>
                                <a:pt x="1670" y="236"/>
                              </a:lnTo>
                              <a:lnTo>
                                <a:pt x="1679" y="233"/>
                              </a:lnTo>
                              <a:lnTo>
                                <a:pt x="1691" y="230"/>
                              </a:lnTo>
                              <a:lnTo>
                                <a:pt x="1700" y="224"/>
                              </a:lnTo>
                              <a:lnTo>
                                <a:pt x="1725" y="206"/>
                              </a:lnTo>
                              <a:lnTo>
                                <a:pt x="1734" y="194"/>
                              </a:lnTo>
                              <a:lnTo>
                                <a:pt x="1746" y="203"/>
                              </a:lnTo>
                              <a:lnTo>
                                <a:pt x="1737" y="215"/>
                              </a:lnTo>
                              <a:lnTo>
                                <a:pt x="1728" y="224"/>
                              </a:lnTo>
                              <a:lnTo>
                                <a:pt x="1709" y="236"/>
                              </a:lnTo>
                              <a:lnTo>
                                <a:pt x="1703" y="242"/>
                              </a:lnTo>
                              <a:lnTo>
                                <a:pt x="1694" y="245"/>
                              </a:lnTo>
                              <a:lnTo>
                                <a:pt x="1682" y="251"/>
                              </a:lnTo>
                              <a:lnTo>
                                <a:pt x="1667" y="254"/>
                              </a:lnTo>
                              <a:lnTo>
                                <a:pt x="1655" y="254"/>
                              </a:lnTo>
                              <a:lnTo>
                                <a:pt x="1625" y="251"/>
                              </a:lnTo>
                              <a:lnTo>
                                <a:pt x="1601" y="239"/>
                              </a:lnTo>
                              <a:lnTo>
                                <a:pt x="1580" y="218"/>
                              </a:lnTo>
                              <a:lnTo>
                                <a:pt x="1565" y="197"/>
                              </a:lnTo>
                              <a:lnTo>
                                <a:pt x="1559" y="176"/>
                              </a:lnTo>
                              <a:lnTo>
                                <a:pt x="1556" y="151"/>
                              </a:lnTo>
                              <a:lnTo>
                                <a:pt x="1559" y="121"/>
                              </a:lnTo>
                              <a:lnTo>
                                <a:pt x="1568" y="97"/>
                              </a:lnTo>
                              <a:lnTo>
                                <a:pt x="1577" y="82"/>
                              </a:lnTo>
                              <a:lnTo>
                                <a:pt x="1589" y="70"/>
                              </a:lnTo>
                              <a:lnTo>
                                <a:pt x="1604" y="61"/>
                              </a:lnTo>
                              <a:lnTo>
                                <a:pt x="1628" y="49"/>
                              </a:lnTo>
                              <a:lnTo>
                                <a:pt x="1655" y="46"/>
                              </a:lnTo>
                              <a:lnTo>
                                <a:pt x="1667" y="46"/>
                              </a:lnTo>
                              <a:lnTo>
                                <a:pt x="1682" y="49"/>
                              </a:lnTo>
                              <a:lnTo>
                                <a:pt x="1694" y="55"/>
                              </a:lnTo>
                              <a:lnTo>
                                <a:pt x="1706" y="64"/>
                              </a:lnTo>
                              <a:lnTo>
                                <a:pt x="1712" y="49"/>
                              </a:lnTo>
                              <a:close/>
                              <a:moveTo>
                                <a:pt x="1658" y="34"/>
                              </a:moveTo>
                              <a:lnTo>
                                <a:pt x="1616" y="6"/>
                              </a:lnTo>
                              <a:lnTo>
                                <a:pt x="1622" y="0"/>
                              </a:lnTo>
                              <a:lnTo>
                                <a:pt x="1658" y="13"/>
                              </a:lnTo>
                              <a:lnTo>
                                <a:pt x="1697" y="0"/>
                              </a:lnTo>
                              <a:lnTo>
                                <a:pt x="1700" y="6"/>
                              </a:lnTo>
                              <a:lnTo>
                                <a:pt x="1658" y="34"/>
                              </a:lnTo>
                              <a:close/>
                              <a:moveTo>
                                <a:pt x="1770" y="49"/>
                              </a:moveTo>
                              <a:lnTo>
                                <a:pt x="1848" y="49"/>
                              </a:lnTo>
                              <a:lnTo>
                                <a:pt x="1848" y="61"/>
                              </a:lnTo>
                              <a:lnTo>
                                <a:pt x="1836" y="61"/>
                              </a:lnTo>
                              <a:lnTo>
                                <a:pt x="1830" y="64"/>
                              </a:lnTo>
                              <a:lnTo>
                                <a:pt x="1824" y="70"/>
                              </a:lnTo>
                              <a:lnTo>
                                <a:pt x="1824" y="73"/>
                              </a:lnTo>
                              <a:lnTo>
                                <a:pt x="1821" y="76"/>
                              </a:lnTo>
                              <a:lnTo>
                                <a:pt x="1821" y="157"/>
                              </a:lnTo>
                              <a:lnTo>
                                <a:pt x="1896" y="79"/>
                              </a:lnTo>
                              <a:lnTo>
                                <a:pt x="1905" y="70"/>
                              </a:lnTo>
                              <a:lnTo>
                                <a:pt x="1905" y="64"/>
                              </a:lnTo>
                              <a:lnTo>
                                <a:pt x="1902" y="64"/>
                              </a:lnTo>
                              <a:lnTo>
                                <a:pt x="1902" y="61"/>
                              </a:lnTo>
                              <a:lnTo>
                                <a:pt x="1887" y="61"/>
                              </a:lnTo>
                              <a:lnTo>
                                <a:pt x="1887" y="49"/>
                              </a:lnTo>
                              <a:lnTo>
                                <a:pt x="1959" y="49"/>
                              </a:lnTo>
                              <a:lnTo>
                                <a:pt x="1959" y="61"/>
                              </a:lnTo>
                              <a:lnTo>
                                <a:pt x="1947" y="61"/>
                              </a:lnTo>
                              <a:lnTo>
                                <a:pt x="1944" y="64"/>
                              </a:lnTo>
                              <a:lnTo>
                                <a:pt x="1938" y="64"/>
                              </a:lnTo>
                              <a:lnTo>
                                <a:pt x="1935" y="67"/>
                              </a:lnTo>
                              <a:lnTo>
                                <a:pt x="1932" y="67"/>
                              </a:lnTo>
                              <a:lnTo>
                                <a:pt x="1866" y="133"/>
                              </a:lnTo>
                              <a:lnTo>
                                <a:pt x="1929" y="215"/>
                              </a:lnTo>
                              <a:lnTo>
                                <a:pt x="1932" y="221"/>
                              </a:lnTo>
                              <a:lnTo>
                                <a:pt x="1944" y="233"/>
                              </a:lnTo>
                              <a:lnTo>
                                <a:pt x="1950" y="236"/>
                              </a:lnTo>
                              <a:lnTo>
                                <a:pt x="1968" y="236"/>
                              </a:lnTo>
                              <a:lnTo>
                                <a:pt x="1968" y="248"/>
                              </a:lnTo>
                              <a:lnTo>
                                <a:pt x="1881" y="248"/>
                              </a:lnTo>
                              <a:lnTo>
                                <a:pt x="1881" y="236"/>
                              </a:lnTo>
                              <a:lnTo>
                                <a:pt x="1902" y="236"/>
                              </a:lnTo>
                              <a:lnTo>
                                <a:pt x="1902" y="230"/>
                              </a:lnTo>
                              <a:lnTo>
                                <a:pt x="1899" y="227"/>
                              </a:lnTo>
                              <a:lnTo>
                                <a:pt x="1893" y="215"/>
                              </a:lnTo>
                              <a:lnTo>
                                <a:pt x="1848" y="151"/>
                              </a:lnTo>
                              <a:lnTo>
                                <a:pt x="1821" y="179"/>
                              </a:lnTo>
                              <a:lnTo>
                                <a:pt x="1821" y="224"/>
                              </a:lnTo>
                              <a:lnTo>
                                <a:pt x="1824" y="227"/>
                              </a:lnTo>
                              <a:lnTo>
                                <a:pt x="1824" y="230"/>
                              </a:lnTo>
                              <a:lnTo>
                                <a:pt x="1827" y="233"/>
                              </a:lnTo>
                              <a:lnTo>
                                <a:pt x="1827" y="236"/>
                              </a:lnTo>
                              <a:lnTo>
                                <a:pt x="1848" y="236"/>
                              </a:lnTo>
                              <a:lnTo>
                                <a:pt x="1848" y="248"/>
                              </a:lnTo>
                              <a:lnTo>
                                <a:pt x="1770" y="248"/>
                              </a:lnTo>
                              <a:lnTo>
                                <a:pt x="1770" y="236"/>
                              </a:lnTo>
                              <a:lnTo>
                                <a:pt x="1788" y="236"/>
                              </a:lnTo>
                              <a:lnTo>
                                <a:pt x="1791" y="233"/>
                              </a:lnTo>
                              <a:lnTo>
                                <a:pt x="1794" y="233"/>
                              </a:lnTo>
                              <a:lnTo>
                                <a:pt x="1794" y="230"/>
                              </a:lnTo>
                              <a:lnTo>
                                <a:pt x="1797" y="227"/>
                              </a:lnTo>
                              <a:lnTo>
                                <a:pt x="1797" y="70"/>
                              </a:lnTo>
                              <a:lnTo>
                                <a:pt x="1791" y="64"/>
                              </a:lnTo>
                              <a:lnTo>
                                <a:pt x="1788" y="64"/>
                              </a:lnTo>
                              <a:lnTo>
                                <a:pt x="1788" y="61"/>
                              </a:lnTo>
                              <a:lnTo>
                                <a:pt x="1770" y="61"/>
                              </a:lnTo>
                              <a:lnTo>
                                <a:pt x="1770" y="49"/>
                              </a:lnTo>
                              <a:close/>
                              <a:moveTo>
                                <a:pt x="1977" y="49"/>
                              </a:moveTo>
                              <a:lnTo>
                                <a:pt x="2055" y="49"/>
                              </a:lnTo>
                              <a:lnTo>
                                <a:pt x="2055" y="61"/>
                              </a:lnTo>
                              <a:lnTo>
                                <a:pt x="2043" y="61"/>
                              </a:lnTo>
                              <a:lnTo>
                                <a:pt x="2037" y="64"/>
                              </a:lnTo>
                              <a:lnTo>
                                <a:pt x="2031" y="70"/>
                              </a:lnTo>
                              <a:lnTo>
                                <a:pt x="2031" y="73"/>
                              </a:lnTo>
                              <a:lnTo>
                                <a:pt x="2028" y="79"/>
                              </a:lnTo>
                              <a:lnTo>
                                <a:pt x="2028" y="221"/>
                              </a:lnTo>
                              <a:lnTo>
                                <a:pt x="2031" y="227"/>
                              </a:lnTo>
                              <a:lnTo>
                                <a:pt x="2031" y="230"/>
                              </a:lnTo>
                              <a:lnTo>
                                <a:pt x="2037" y="236"/>
                              </a:lnTo>
                              <a:lnTo>
                                <a:pt x="2055" y="236"/>
                              </a:lnTo>
                              <a:lnTo>
                                <a:pt x="2055" y="248"/>
                              </a:lnTo>
                              <a:lnTo>
                                <a:pt x="1977" y="248"/>
                              </a:lnTo>
                              <a:lnTo>
                                <a:pt x="1977" y="236"/>
                              </a:lnTo>
                              <a:lnTo>
                                <a:pt x="1995" y="236"/>
                              </a:lnTo>
                              <a:lnTo>
                                <a:pt x="1998" y="233"/>
                              </a:lnTo>
                              <a:lnTo>
                                <a:pt x="2001" y="233"/>
                              </a:lnTo>
                              <a:lnTo>
                                <a:pt x="2001" y="230"/>
                              </a:lnTo>
                              <a:lnTo>
                                <a:pt x="2004" y="227"/>
                              </a:lnTo>
                              <a:lnTo>
                                <a:pt x="2004" y="70"/>
                              </a:lnTo>
                              <a:lnTo>
                                <a:pt x="2001" y="70"/>
                              </a:lnTo>
                              <a:lnTo>
                                <a:pt x="1995" y="64"/>
                              </a:lnTo>
                              <a:lnTo>
                                <a:pt x="1995" y="61"/>
                              </a:lnTo>
                              <a:lnTo>
                                <a:pt x="1977" y="61"/>
                              </a:lnTo>
                              <a:lnTo>
                                <a:pt x="1977" y="49"/>
                              </a:lnTo>
                              <a:close/>
                              <a:moveTo>
                                <a:pt x="2172" y="49"/>
                              </a:moveTo>
                              <a:lnTo>
                                <a:pt x="2247" y="49"/>
                              </a:lnTo>
                              <a:lnTo>
                                <a:pt x="2247" y="61"/>
                              </a:lnTo>
                              <a:lnTo>
                                <a:pt x="2235" y="61"/>
                              </a:lnTo>
                              <a:lnTo>
                                <a:pt x="2229" y="64"/>
                              </a:lnTo>
                              <a:lnTo>
                                <a:pt x="2226" y="64"/>
                              </a:lnTo>
                              <a:lnTo>
                                <a:pt x="2226" y="67"/>
                              </a:lnTo>
                              <a:lnTo>
                                <a:pt x="2223" y="67"/>
                              </a:lnTo>
                              <a:lnTo>
                                <a:pt x="2223" y="188"/>
                              </a:lnTo>
                              <a:lnTo>
                                <a:pt x="2226" y="200"/>
                              </a:lnTo>
                              <a:lnTo>
                                <a:pt x="2229" y="209"/>
                              </a:lnTo>
                              <a:lnTo>
                                <a:pt x="2235" y="218"/>
                              </a:lnTo>
                              <a:lnTo>
                                <a:pt x="2247" y="227"/>
                              </a:lnTo>
                              <a:lnTo>
                                <a:pt x="2256" y="233"/>
                              </a:lnTo>
                              <a:lnTo>
                                <a:pt x="2265" y="236"/>
                              </a:lnTo>
                              <a:lnTo>
                                <a:pt x="2289" y="236"/>
                              </a:lnTo>
                              <a:lnTo>
                                <a:pt x="2298" y="233"/>
                              </a:lnTo>
                              <a:lnTo>
                                <a:pt x="2325" y="215"/>
                              </a:lnTo>
                              <a:lnTo>
                                <a:pt x="2328" y="206"/>
                              </a:lnTo>
                              <a:lnTo>
                                <a:pt x="2331" y="200"/>
                              </a:lnTo>
                              <a:lnTo>
                                <a:pt x="2331" y="194"/>
                              </a:lnTo>
                              <a:lnTo>
                                <a:pt x="2334" y="182"/>
                              </a:lnTo>
                              <a:lnTo>
                                <a:pt x="2334" y="76"/>
                              </a:lnTo>
                              <a:lnTo>
                                <a:pt x="2331" y="70"/>
                              </a:lnTo>
                              <a:lnTo>
                                <a:pt x="2331" y="67"/>
                              </a:lnTo>
                              <a:lnTo>
                                <a:pt x="2325" y="61"/>
                              </a:lnTo>
                              <a:lnTo>
                                <a:pt x="2310" y="61"/>
                              </a:lnTo>
                              <a:lnTo>
                                <a:pt x="2310" y="49"/>
                              </a:lnTo>
                              <a:lnTo>
                                <a:pt x="2376" y="49"/>
                              </a:lnTo>
                              <a:lnTo>
                                <a:pt x="2376" y="61"/>
                              </a:lnTo>
                              <a:lnTo>
                                <a:pt x="2364" y="61"/>
                              </a:lnTo>
                              <a:lnTo>
                                <a:pt x="2358" y="64"/>
                              </a:lnTo>
                              <a:lnTo>
                                <a:pt x="2352" y="70"/>
                              </a:lnTo>
                              <a:lnTo>
                                <a:pt x="2352" y="191"/>
                              </a:lnTo>
                              <a:lnTo>
                                <a:pt x="2349" y="206"/>
                              </a:lnTo>
                              <a:lnTo>
                                <a:pt x="2343" y="218"/>
                              </a:lnTo>
                              <a:lnTo>
                                <a:pt x="2337" y="227"/>
                              </a:lnTo>
                              <a:lnTo>
                                <a:pt x="2328" y="236"/>
                              </a:lnTo>
                              <a:lnTo>
                                <a:pt x="2316" y="242"/>
                              </a:lnTo>
                              <a:lnTo>
                                <a:pt x="2307" y="248"/>
                              </a:lnTo>
                              <a:lnTo>
                                <a:pt x="2295" y="251"/>
                              </a:lnTo>
                              <a:lnTo>
                                <a:pt x="2286" y="254"/>
                              </a:lnTo>
                              <a:lnTo>
                                <a:pt x="2262" y="254"/>
                              </a:lnTo>
                              <a:lnTo>
                                <a:pt x="2253" y="251"/>
                              </a:lnTo>
                              <a:lnTo>
                                <a:pt x="2241" y="248"/>
                              </a:lnTo>
                              <a:lnTo>
                                <a:pt x="2232" y="242"/>
                              </a:lnTo>
                              <a:lnTo>
                                <a:pt x="2220" y="236"/>
                              </a:lnTo>
                              <a:lnTo>
                                <a:pt x="2211" y="227"/>
                              </a:lnTo>
                              <a:lnTo>
                                <a:pt x="2199" y="209"/>
                              </a:lnTo>
                              <a:lnTo>
                                <a:pt x="2196" y="197"/>
                              </a:lnTo>
                              <a:lnTo>
                                <a:pt x="2196" y="70"/>
                              </a:lnTo>
                              <a:lnTo>
                                <a:pt x="2193" y="70"/>
                              </a:lnTo>
                              <a:lnTo>
                                <a:pt x="2193" y="67"/>
                              </a:lnTo>
                              <a:lnTo>
                                <a:pt x="2190" y="64"/>
                              </a:lnTo>
                              <a:lnTo>
                                <a:pt x="2184" y="61"/>
                              </a:lnTo>
                              <a:lnTo>
                                <a:pt x="2172" y="61"/>
                              </a:lnTo>
                              <a:lnTo>
                                <a:pt x="2172" y="49"/>
                              </a:lnTo>
                              <a:close/>
                              <a:moveTo>
                                <a:pt x="2400" y="49"/>
                              </a:moveTo>
                              <a:lnTo>
                                <a:pt x="2524" y="49"/>
                              </a:lnTo>
                              <a:lnTo>
                                <a:pt x="2548" y="55"/>
                              </a:lnTo>
                              <a:lnTo>
                                <a:pt x="2557" y="58"/>
                              </a:lnTo>
                              <a:lnTo>
                                <a:pt x="2572" y="73"/>
                              </a:lnTo>
                              <a:lnTo>
                                <a:pt x="2578" y="85"/>
                              </a:lnTo>
                              <a:lnTo>
                                <a:pt x="2581" y="100"/>
                              </a:lnTo>
                              <a:lnTo>
                                <a:pt x="2578" y="112"/>
                              </a:lnTo>
                              <a:lnTo>
                                <a:pt x="2572" y="127"/>
                              </a:lnTo>
                              <a:lnTo>
                                <a:pt x="2566" y="136"/>
                              </a:lnTo>
                              <a:lnTo>
                                <a:pt x="2560" y="142"/>
                              </a:lnTo>
                              <a:lnTo>
                                <a:pt x="2551" y="145"/>
                              </a:lnTo>
                              <a:lnTo>
                                <a:pt x="2539" y="151"/>
                              </a:lnTo>
                              <a:lnTo>
                                <a:pt x="2527" y="154"/>
                              </a:lnTo>
                              <a:lnTo>
                                <a:pt x="2512" y="154"/>
                              </a:lnTo>
                              <a:lnTo>
                                <a:pt x="2563" y="218"/>
                              </a:lnTo>
                              <a:lnTo>
                                <a:pt x="2569" y="224"/>
                              </a:lnTo>
                              <a:lnTo>
                                <a:pt x="2569" y="227"/>
                              </a:lnTo>
                              <a:lnTo>
                                <a:pt x="2572" y="227"/>
                              </a:lnTo>
                              <a:lnTo>
                                <a:pt x="2581" y="236"/>
                              </a:lnTo>
                              <a:lnTo>
                                <a:pt x="2599" y="236"/>
                              </a:lnTo>
                              <a:lnTo>
                                <a:pt x="2599" y="248"/>
                              </a:lnTo>
                              <a:lnTo>
                                <a:pt x="2554" y="248"/>
                              </a:lnTo>
                              <a:lnTo>
                                <a:pt x="2479" y="154"/>
                              </a:lnTo>
                              <a:lnTo>
                                <a:pt x="2454" y="154"/>
                              </a:lnTo>
                              <a:lnTo>
                                <a:pt x="2454" y="233"/>
                              </a:lnTo>
                              <a:lnTo>
                                <a:pt x="2457" y="233"/>
                              </a:lnTo>
                              <a:lnTo>
                                <a:pt x="2460" y="236"/>
                              </a:lnTo>
                              <a:lnTo>
                                <a:pt x="2475" y="236"/>
                              </a:lnTo>
                              <a:lnTo>
                                <a:pt x="2475" y="248"/>
                              </a:lnTo>
                              <a:lnTo>
                                <a:pt x="2400" y="248"/>
                              </a:lnTo>
                              <a:lnTo>
                                <a:pt x="2400" y="236"/>
                              </a:lnTo>
                              <a:lnTo>
                                <a:pt x="2421" y="236"/>
                              </a:lnTo>
                              <a:lnTo>
                                <a:pt x="2424" y="233"/>
                              </a:lnTo>
                              <a:lnTo>
                                <a:pt x="2424" y="230"/>
                              </a:lnTo>
                              <a:lnTo>
                                <a:pt x="2427" y="230"/>
                              </a:lnTo>
                              <a:lnTo>
                                <a:pt x="2427" y="70"/>
                              </a:lnTo>
                              <a:lnTo>
                                <a:pt x="2424" y="70"/>
                              </a:lnTo>
                              <a:lnTo>
                                <a:pt x="2424" y="67"/>
                              </a:lnTo>
                              <a:lnTo>
                                <a:pt x="2421" y="64"/>
                              </a:lnTo>
                              <a:lnTo>
                                <a:pt x="2415" y="61"/>
                              </a:lnTo>
                              <a:lnTo>
                                <a:pt x="2400" y="61"/>
                              </a:lnTo>
                              <a:lnTo>
                                <a:pt x="2400" y="49"/>
                              </a:lnTo>
                              <a:close/>
                              <a:moveTo>
                                <a:pt x="2454" y="64"/>
                              </a:moveTo>
                              <a:lnTo>
                                <a:pt x="2454" y="139"/>
                              </a:lnTo>
                              <a:lnTo>
                                <a:pt x="2518" y="139"/>
                              </a:lnTo>
                              <a:lnTo>
                                <a:pt x="2524" y="136"/>
                              </a:lnTo>
                              <a:lnTo>
                                <a:pt x="2530" y="136"/>
                              </a:lnTo>
                              <a:lnTo>
                                <a:pt x="2536" y="133"/>
                              </a:lnTo>
                              <a:lnTo>
                                <a:pt x="2539" y="127"/>
                              </a:lnTo>
                              <a:lnTo>
                                <a:pt x="2542" y="124"/>
                              </a:lnTo>
                              <a:lnTo>
                                <a:pt x="2545" y="118"/>
                              </a:lnTo>
                              <a:lnTo>
                                <a:pt x="2548" y="115"/>
                              </a:lnTo>
                              <a:lnTo>
                                <a:pt x="2551" y="109"/>
                              </a:lnTo>
                              <a:lnTo>
                                <a:pt x="2551" y="100"/>
                              </a:lnTo>
                              <a:lnTo>
                                <a:pt x="2545" y="82"/>
                              </a:lnTo>
                              <a:lnTo>
                                <a:pt x="2542" y="76"/>
                              </a:lnTo>
                              <a:lnTo>
                                <a:pt x="2536" y="73"/>
                              </a:lnTo>
                              <a:lnTo>
                                <a:pt x="2533" y="70"/>
                              </a:lnTo>
                              <a:lnTo>
                                <a:pt x="2527" y="67"/>
                              </a:lnTo>
                              <a:lnTo>
                                <a:pt x="2518" y="64"/>
                              </a:lnTo>
                              <a:lnTo>
                                <a:pt x="2506" y="64"/>
                              </a:lnTo>
                              <a:lnTo>
                                <a:pt x="2454" y="64"/>
                              </a:lnTo>
                              <a:close/>
                              <a:moveTo>
                                <a:pt x="2614" y="49"/>
                              </a:moveTo>
                              <a:lnTo>
                                <a:pt x="2773" y="49"/>
                              </a:lnTo>
                              <a:lnTo>
                                <a:pt x="2794" y="103"/>
                              </a:lnTo>
                              <a:lnTo>
                                <a:pt x="2779" y="106"/>
                              </a:lnTo>
                              <a:lnTo>
                                <a:pt x="2776" y="94"/>
                              </a:lnTo>
                              <a:lnTo>
                                <a:pt x="2770" y="85"/>
                              </a:lnTo>
                              <a:lnTo>
                                <a:pt x="2758" y="73"/>
                              </a:lnTo>
                              <a:lnTo>
                                <a:pt x="2740" y="67"/>
                              </a:lnTo>
                              <a:lnTo>
                                <a:pt x="2737" y="67"/>
                              </a:lnTo>
                              <a:lnTo>
                                <a:pt x="2731" y="64"/>
                              </a:lnTo>
                              <a:lnTo>
                                <a:pt x="2665" y="64"/>
                              </a:lnTo>
                              <a:lnTo>
                                <a:pt x="2665" y="139"/>
                              </a:lnTo>
                              <a:lnTo>
                                <a:pt x="2698" y="139"/>
                              </a:lnTo>
                              <a:lnTo>
                                <a:pt x="2704" y="136"/>
                              </a:lnTo>
                              <a:lnTo>
                                <a:pt x="2719" y="121"/>
                              </a:lnTo>
                              <a:lnTo>
                                <a:pt x="2719" y="103"/>
                              </a:lnTo>
                              <a:lnTo>
                                <a:pt x="2734" y="103"/>
                              </a:lnTo>
                              <a:lnTo>
                                <a:pt x="2734" y="191"/>
                              </a:lnTo>
                              <a:lnTo>
                                <a:pt x="2719" y="191"/>
                              </a:lnTo>
                              <a:lnTo>
                                <a:pt x="2719" y="167"/>
                              </a:lnTo>
                              <a:lnTo>
                                <a:pt x="2716" y="163"/>
                              </a:lnTo>
                              <a:lnTo>
                                <a:pt x="2716" y="160"/>
                              </a:lnTo>
                              <a:lnTo>
                                <a:pt x="2713" y="160"/>
                              </a:lnTo>
                              <a:lnTo>
                                <a:pt x="2710" y="157"/>
                              </a:lnTo>
                              <a:lnTo>
                                <a:pt x="2704" y="154"/>
                              </a:lnTo>
                              <a:lnTo>
                                <a:pt x="2701" y="151"/>
                              </a:lnTo>
                              <a:lnTo>
                                <a:pt x="2665" y="151"/>
                              </a:lnTo>
                              <a:lnTo>
                                <a:pt x="2665" y="233"/>
                              </a:lnTo>
                              <a:lnTo>
                                <a:pt x="2734" y="233"/>
                              </a:lnTo>
                              <a:lnTo>
                                <a:pt x="2743" y="230"/>
                              </a:lnTo>
                              <a:lnTo>
                                <a:pt x="2749" y="227"/>
                              </a:lnTo>
                              <a:lnTo>
                                <a:pt x="2758" y="224"/>
                              </a:lnTo>
                              <a:lnTo>
                                <a:pt x="2767" y="218"/>
                              </a:lnTo>
                              <a:lnTo>
                                <a:pt x="2773" y="209"/>
                              </a:lnTo>
                              <a:lnTo>
                                <a:pt x="2782" y="197"/>
                              </a:lnTo>
                              <a:lnTo>
                                <a:pt x="2791" y="182"/>
                              </a:lnTo>
                              <a:lnTo>
                                <a:pt x="2803" y="188"/>
                              </a:lnTo>
                              <a:lnTo>
                                <a:pt x="2779" y="248"/>
                              </a:lnTo>
                              <a:lnTo>
                                <a:pt x="2614" y="248"/>
                              </a:lnTo>
                              <a:lnTo>
                                <a:pt x="2614" y="236"/>
                              </a:lnTo>
                              <a:lnTo>
                                <a:pt x="2632" y="236"/>
                              </a:lnTo>
                              <a:lnTo>
                                <a:pt x="2635" y="233"/>
                              </a:lnTo>
                              <a:lnTo>
                                <a:pt x="2635" y="230"/>
                              </a:lnTo>
                              <a:lnTo>
                                <a:pt x="2638" y="224"/>
                              </a:lnTo>
                              <a:lnTo>
                                <a:pt x="2638" y="73"/>
                              </a:lnTo>
                              <a:lnTo>
                                <a:pt x="2635" y="67"/>
                              </a:lnTo>
                              <a:lnTo>
                                <a:pt x="2635" y="64"/>
                              </a:lnTo>
                              <a:lnTo>
                                <a:pt x="2629" y="64"/>
                              </a:lnTo>
                              <a:lnTo>
                                <a:pt x="2629" y="61"/>
                              </a:lnTo>
                              <a:lnTo>
                                <a:pt x="2614" y="61"/>
                              </a:lnTo>
                              <a:lnTo>
                                <a:pt x="2614" y="49"/>
                              </a:lnTo>
                              <a:close/>
                              <a:moveTo>
                                <a:pt x="2824" y="61"/>
                              </a:moveTo>
                              <a:lnTo>
                                <a:pt x="2824" y="49"/>
                              </a:lnTo>
                              <a:lnTo>
                                <a:pt x="2893" y="49"/>
                              </a:lnTo>
                              <a:lnTo>
                                <a:pt x="2935" y="52"/>
                              </a:lnTo>
                              <a:lnTo>
                                <a:pt x="2962" y="55"/>
                              </a:lnTo>
                              <a:lnTo>
                                <a:pt x="2986" y="67"/>
                              </a:lnTo>
                              <a:lnTo>
                                <a:pt x="2998" y="76"/>
                              </a:lnTo>
                              <a:lnTo>
                                <a:pt x="3007" y="88"/>
                              </a:lnTo>
                              <a:lnTo>
                                <a:pt x="3022" y="118"/>
                              </a:lnTo>
                              <a:lnTo>
                                <a:pt x="3028" y="151"/>
                              </a:lnTo>
                              <a:lnTo>
                                <a:pt x="3025" y="176"/>
                              </a:lnTo>
                              <a:lnTo>
                                <a:pt x="3019" y="197"/>
                              </a:lnTo>
                              <a:lnTo>
                                <a:pt x="3001" y="224"/>
                              </a:lnTo>
                              <a:lnTo>
                                <a:pt x="2974" y="242"/>
                              </a:lnTo>
                              <a:lnTo>
                                <a:pt x="2962" y="245"/>
                              </a:lnTo>
                              <a:lnTo>
                                <a:pt x="2944" y="248"/>
                              </a:lnTo>
                              <a:lnTo>
                                <a:pt x="2824" y="248"/>
                              </a:lnTo>
                              <a:lnTo>
                                <a:pt x="2824" y="236"/>
                              </a:lnTo>
                              <a:lnTo>
                                <a:pt x="2830" y="236"/>
                              </a:lnTo>
                              <a:lnTo>
                                <a:pt x="2833" y="239"/>
                              </a:lnTo>
                              <a:lnTo>
                                <a:pt x="2839" y="239"/>
                              </a:lnTo>
                              <a:lnTo>
                                <a:pt x="2848" y="230"/>
                              </a:lnTo>
                              <a:lnTo>
                                <a:pt x="2848" y="70"/>
                              </a:lnTo>
                              <a:lnTo>
                                <a:pt x="2839" y="61"/>
                              </a:lnTo>
                              <a:lnTo>
                                <a:pt x="2824" y="61"/>
                              </a:lnTo>
                              <a:close/>
                              <a:moveTo>
                                <a:pt x="2875" y="233"/>
                              </a:moveTo>
                              <a:lnTo>
                                <a:pt x="2938" y="233"/>
                              </a:lnTo>
                              <a:lnTo>
                                <a:pt x="2956" y="227"/>
                              </a:lnTo>
                              <a:lnTo>
                                <a:pt x="2959" y="227"/>
                              </a:lnTo>
                              <a:lnTo>
                                <a:pt x="2968" y="224"/>
                              </a:lnTo>
                              <a:lnTo>
                                <a:pt x="2980" y="212"/>
                              </a:lnTo>
                              <a:lnTo>
                                <a:pt x="2986" y="200"/>
                              </a:lnTo>
                              <a:lnTo>
                                <a:pt x="2992" y="185"/>
                              </a:lnTo>
                              <a:lnTo>
                                <a:pt x="2995" y="176"/>
                              </a:lnTo>
                              <a:lnTo>
                                <a:pt x="2998" y="163"/>
                              </a:lnTo>
                              <a:lnTo>
                                <a:pt x="2998" y="148"/>
                              </a:lnTo>
                              <a:lnTo>
                                <a:pt x="2995" y="130"/>
                              </a:lnTo>
                              <a:lnTo>
                                <a:pt x="2992" y="115"/>
                              </a:lnTo>
                              <a:lnTo>
                                <a:pt x="2986" y="103"/>
                              </a:lnTo>
                              <a:lnTo>
                                <a:pt x="2977" y="91"/>
                              </a:lnTo>
                              <a:lnTo>
                                <a:pt x="2971" y="82"/>
                              </a:lnTo>
                              <a:lnTo>
                                <a:pt x="2965" y="76"/>
                              </a:lnTo>
                              <a:lnTo>
                                <a:pt x="2956" y="73"/>
                              </a:lnTo>
                              <a:lnTo>
                                <a:pt x="2950" y="70"/>
                              </a:lnTo>
                              <a:lnTo>
                                <a:pt x="2941" y="67"/>
                              </a:lnTo>
                              <a:lnTo>
                                <a:pt x="2929" y="67"/>
                              </a:lnTo>
                              <a:lnTo>
                                <a:pt x="2926" y="64"/>
                              </a:lnTo>
                              <a:lnTo>
                                <a:pt x="2875" y="64"/>
                              </a:lnTo>
                              <a:lnTo>
                                <a:pt x="2875" y="233"/>
                              </a:lnTo>
                              <a:close/>
                              <a:moveTo>
                                <a:pt x="307" y="372"/>
                              </a:moveTo>
                              <a:lnTo>
                                <a:pt x="316" y="372"/>
                              </a:lnTo>
                              <a:lnTo>
                                <a:pt x="316" y="381"/>
                              </a:lnTo>
                              <a:lnTo>
                                <a:pt x="439" y="381"/>
                              </a:lnTo>
                              <a:lnTo>
                                <a:pt x="439" y="372"/>
                              </a:lnTo>
                              <a:lnTo>
                                <a:pt x="451" y="372"/>
                              </a:lnTo>
                              <a:lnTo>
                                <a:pt x="472" y="432"/>
                              </a:lnTo>
                              <a:lnTo>
                                <a:pt x="460" y="435"/>
                              </a:lnTo>
                              <a:lnTo>
                                <a:pt x="448" y="417"/>
                              </a:lnTo>
                              <a:lnTo>
                                <a:pt x="430" y="399"/>
                              </a:lnTo>
                              <a:lnTo>
                                <a:pt x="424" y="396"/>
                              </a:lnTo>
                              <a:lnTo>
                                <a:pt x="415" y="393"/>
                              </a:lnTo>
                              <a:lnTo>
                                <a:pt x="397" y="393"/>
                              </a:lnTo>
                              <a:lnTo>
                                <a:pt x="394" y="396"/>
                              </a:lnTo>
                              <a:lnTo>
                                <a:pt x="391" y="396"/>
                              </a:lnTo>
                              <a:lnTo>
                                <a:pt x="391" y="553"/>
                              </a:lnTo>
                              <a:lnTo>
                                <a:pt x="394" y="559"/>
                              </a:lnTo>
                              <a:lnTo>
                                <a:pt x="394" y="562"/>
                              </a:lnTo>
                              <a:lnTo>
                                <a:pt x="400" y="568"/>
                              </a:lnTo>
                              <a:lnTo>
                                <a:pt x="418" y="568"/>
                              </a:lnTo>
                              <a:lnTo>
                                <a:pt x="418" y="580"/>
                              </a:lnTo>
                              <a:lnTo>
                                <a:pt x="340" y="580"/>
                              </a:lnTo>
                              <a:lnTo>
                                <a:pt x="340" y="568"/>
                              </a:lnTo>
                              <a:lnTo>
                                <a:pt x="355" y="568"/>
                              </a:lnTo>
                              <a:lnTo>
                                <a:pt x="358" y="565"/>
                              </a:lnTo>
                              <a:lnTo>
                                <a:pt x="364" y="562"/>
                              </a:lnTo>
                              <a:lnTo>
                                <a:pt x="364" y="396"/>
                              </a:lnTo>
                              <a:lnTo>
                                <a:pt x="361" y="396"/>
                              </a:lnTo>
                              <a:lnTo>
                                <a:pt x="361" y="393"/>
                              </a:lnTo>
                              <a:lnTo>
                                <a:pt x="346" y="393"/>
                              </a:lnTo>
                              <a:lnTo>
                                <a:pt x="340" y="396"/>
                              </a:lnTo>
                              <a:lnTo>
                                <a:pt x="337" y="396"/>
                              </a:lnTo>
                              <a:lnTo>
                                <a:pt x="331" y="399"/>
                              </a:lnTo>
                              <a:lnTo>
                                <a:pt x="313" y="411"/>
                              </a:lnTo>
                              <a:lnTo>
                                <a:pt x="304" y="423"/>
                              </a:lnTo>
                              <a:lnTo>
                                <a:pt x="298" y="435"/>
                              </a:lnTo>
                              <a:lnTo>
                                <a:pt x="286" y="432"/>
                              </a:lnTo>
                              <a:lnTo>
                                <a:pt x="307" y="372"/>
                              </a:lnTo>
                              <a:close/>
                              <a:moveTo>
                                <a:pt x="484" y="381"/>
                              </a:moveTo>
                              <a:lnTo>
                                <a:pt x="646" y="381"/>
                              </a:lnTo>
                              <a:lnTo>
                                <a:pt x="664" y="432"/>
                              </a:lnTo>
                              <a:lnTo>
                                <a:pt x="652" y="438"/>
                              </a:lnTo>
                              <a:lnTo>
                                <a:pt x="649" y="429"/>
                              </a:lnTo>
                              <a:lnTo>
                                <a:pt x="643" y="423"/>
                              </a:lnTo>
                              <a:lnTo>
                                <a:pt x="640" y="417"/>
                              </a:lnTo>
                              <a:lnTo>
                                <a:pt x="628" y="405"/>
                              </a:lnTo>
                              <a:lnTo>
                                <a:pt x="616" y="399"/>
                              </a:lnTo>
                              <a:lnTo>
                                <a:pt x="613" y="399"/>
                              </a:lnTo>
                              <a:lnTo>
                                <a:pt x="607" y="396"/>
                              </a:lnTo>
                              <a:lnTo>
                                <a:pt x="535" y="396"/>
                              </a:lnTo>
                              <a:lnTo>
                                <a:pt x="535" y="468"/>
                              </a:lnTo>
                              <a:lnTo>
                                <a:pt x="571" y="468"/>
                              </a:lnTo>
                              <a:lnTo>
                                <a:pt x="580" y="465"/>
                              </a:lnTo>
                              <a:lnTo>
                                <a:pt x="583" y="459"/>
                              </a:lnTo>
                              <a:lnTo>
                                <a:pt x="589" y="453"/>
                              </a:lnTo>
                              <a:lnTo>
                                <a:pt x="589" y="432"/>
                              </a:lnTo>
                              <a:lnTo>
                                <a:pt x="604" y="432"/>
                              </a:lnTo>
                              <a:lnTo>
                                <a:pt x="604" y="520"/>
                              </a:lnTo>
                              <a:lnTo>
                                <a:pt x="589" y="520"/>
                              </a:lnTo>
                              <a:lnTo>
                                <a:pt x="589" y="499"/>
                              </a:lnTo>
                              <a:lnTo>
                                <a:pt x="586" y="496"/>
                              </a:lnTo>
                              <a:lnTo>
                                <a:pt x="583" y="490"/>
                              </a:lnTo>
                              <a:lnTo>
                                <a:pt x="577" y="487"/>
                              </a:lnTo>
                              <a:lnTo>
                                <a:pt x="574" y="484"/>
                              </a:lnTo>
                              <a:lnTo>
                                <a:pt x="535" y="484"/>
                              </a:lnTo>
                              <a:lnTo>
                                <a:pt x="535" y="562"/>
                              </a:lnTo>
                              <a:lnTo>
                                <a:pt x="538" y="562"/>
                              </a:lnTo>
                              <a:lnTo>
                                <a:pt x="538" y="565"/>
                              </a:lnTo>
                              <a:lnTo>
                                <a:pt x="592" y="565"/>
                              </a:lnTo>
                              <a:lnTo>
                                <a:pt x="604" y="562"/>
                              </a:lnTo>
                              <a:lnTo>
                                <a:pt x="613" y="562"/>
                              </a:lnTo>
                              <a:lnTo>
                                <a:pt x="619" y="559"/>
                              </a:lnTo>
                              <a:lnTo>
                                <a:pt x="628" y="556"/>
                              </a:lnTo>
                              <a:lnTo>
                                <a:pt x="637" y="550"/>
                              </a:lnTo>
                              <a:lnTo>
                                <a:pt x="643" y="541"/>
                              </a:lnTo>
                              <a:lnTo>
                                <a:pt x="652" y="529"/>
                              </a:lnTo>
                              <a:lnTo>
                                <a:pt x="661" y="514"/>
                              </a:lnTo>
                              <a:lnTo>
                                <a:pt x="673" y="517"/>
                              </a:lnTo>
                              <a:lnTo>
                                <a:pt x="652" y="580"/>
                              </a:lnTo>
                              <a:lnTo>
                                <a:pt x="484" y="580"/>
                              </a:lnTo>
                              <a:lnTo>
                                <a:pt x="484" y="568"/>
                              </a:lnTo>
                              <a:lnTo>
                                <a:pt x="502" y="568"/>
                              </a:lnTo>
                              <a:lnTo>
                                <a:pt x="508" y="562"/>
                              </a:lnTo>
                              <a:lnTo>
                                <a:pt x="508" y="399"/>
                              </a:lnTo>
                              <a:lnTo>
                                <a:pt x="505" y="399"/>
                              </a:lnTo>
                              <a:lnTo>
                                <a:pt x="499" y="393"/>
                              </a:lnTo>
                              <a:lnTo>
                                <a:pt x="484" y="393"/>
                              </a:lnTo>
                              <a:lnTo>
                                <a:pt x="484" y="381"/>
                              </a:lnTo>
                              <a:close/>
                              <a:moveTo>
                                <a:pt x="766" y="381"/>
                              </a:moveTo>
                              <a:lnTo>
                                <a:pt x="790" y="381"/>
                              </a:lnTo>
                              <a:lnTo>
                                <a:pt x="853" y="547"/>
                              </a:lnTo>
                              <a:lnTo>
                                <a:pt x="856" y="559"/>
                              </a:lnTo>
                              <a:lnTo>
                                <a:pt x="862" y="565"/>
                              </a:lnTo>
                              <a:lnTo>
                                <a:pt x="868" y="568"/>
                              </a:lnTo>
                              <a:lnTo>
                                <a:pt x="877" y="568"/>
                              </a:lnTo>
                              <a:lnTo>
                                <a:pt x="877" y="580"/>
                              </a:lnTo>
                              <a:lnTo>
                                <a:pt x="808" y="580"/>
                              </a:lnTo>
                              <a:lnTo>
                                <a:pt x="808" y="568"/>
                              </a:lnTo>
                              <a:lnTo>
                                <a:pt x="817" y="568"/>
                              </a:lnTo>
                              <a:lnTo>
                                <a:pt x="823" y="565"/>
                              </a:lnTo>
                              <a:lnTo>
                                <a:pt x="826" y="565"/>
                              </a:lnTo>
                              <a:lnTo>
                                <a:pt x="826" y="553"/>
                              </a:lnTo>
                              <a:lnTo>
                                <a:pt x="823" y="544"/>
                              </a:lnTo>
                              <a:lnTo>
                                <a:pt x="808" y="505"/>
                              </a:lnTo>
                              <a:lnTo>
                                <a:pt x="736" y="505"/>
                              </a:lnTo>
                              <a:lnTo>
                                <a:pt x="721" y="550"/>
                              </a:lnTo>
                              <a:lnTo>
                                <a:pt x="718" y="556"/>
                              </a:lnTo>
                              <a:lnTo>
                                <a:pt x="718" y="562"/>
                              </a:lnTo>
                              <a:lnTo>
                                <a:pt x="721" y="562"/>
                              </a:lnTo>
                              <a:lnTo>
                                <a:pt x="721" y="565"/>
                              </a:lnTo>
                              <a:lnTo>
                                <a:pt x="724" y="565"/>
                              </a:lnTo>
                              <a:lnTo>
                                <a:pt x="724" y="568"/>
                              </a:lnTo>
                              <a:lnTo>
                                <a:pt x="739" y="568"/>
                              </a:lnTo>
                              <a:lnTo>
                                <a:pt x="739" y="580"/>
                              </a:lnTo>
                              <a:lnTo>
                                <a:pt x="679" y="580"/>
                              </a:lnTo>
                              <a:lnTo>
                                <a:pt x="679" y="568"/>
                              </a:lnTo>
                              <a:lnTo>
                                <a:pt x="685" y="568"/>
                              </a:lnTo>
                              <a:lnTo>
                                <a:pt x="691" y="565"/>
                              </a:lnTo>
                              <a:lnTo>
                                <a:pt x="697" y="565"/>
                              </a:lnTo>
                              <a:lnTo>
                                <a:pt x="697" y="562"/>
                              </a:lnTo>
                              <a:lnTo>
                                <a:pt x="700" y="556"/>
                              </a:lnTo>
                              <a:lnTo>
                                <a:pt x="706" y="547"/>
                              </a:lnTo>
                              <a:lnTo>
                                <a:pt x="766" y="381"/>
                              </a:lnTo>
                              <a:close/>
                              <a:moveTo>
                                <a:pt x="742" y="493"/>
                              </a:moveTo>
                              <a:lnTo>
                                <a:pt x="805" y="493"/>
                              </a:lnTo>
                              <a:lnTo>
                                <a:pt x="772" y="405"/>
                              </a:lnTo>
                              <a:lnTo>
                                <a:pt x="742" y="493"/>
                              </a:lnTo>
                              <a:close/>
                              <a:moveTo>
                                <a:pt x="1142" y="381"/>
                              </a:moveTo>
                              <a:lnTo>
                                <a:pt x="1154" y="381"/>
                              </a:lnTo>
                              <a:lnTo>
                                <a:pt x="1169" y="441"/>
                              </a:lnTo>
                              <a:lnTo>
                                <a:pt x="1157" y="447"/>
                              </a:lnTo>
                              <a:lnTo>
                                <a:pt x="1151" y="432"/>
                              </a:lnTo>
                              <a:lnTo>
                                <a:pt x="1142" y="423"/>
                              </a:lnTo>
                              <a:lnTo>
                                <a:pt x="1136" y="411"/>
                              </a:lnTo>
                              <a:lnTo>
                                <a:pt x="1118" y="399"/>
                              </a:lnTo>
                              <a:lnTo>
                                <a:pt x="1100" y="393"/>
                              </a:lnTo>
                              <a:lnTo>
                                <a:pt x="1091" y="393"/>
                              </a:lnTo>
                              <a:lnTo>
                                <a:pt x="1070" y="396"/>
                              </a:lnTo>
                              <a:lnTo>
                                <a:pt x="1055" y="402"/>
                              </a:lnTo>
                              <a:lnTo>
                                <a:pt x="1040" y="417"/>
                              </a:lnTo>
                              <a:lnTo>
                                <a:pt x="1025" y="444"/>
                              </a:lnTo>
                              <a:lnTo>
                                <a:pt x="1019" y="477"/>
                              </a:lnTo>
                              <a:lnTo>
                                <a:pt x="1019" y="496"/>
                              </a:lnTo>
                              <a:lnTo>
                                <a:pt x="1022" y="511"/>
                              </a:lnTo>
                              <a:lnTo>
                                <a:pt x="1034" y="535"/>
                              </a:lnTo>
                              <a:lnTo>
                                <a:pt x="1049" y="550"/>
                              </a:lnTo>
                              <a:lnTo>
                                <a:pt x="1058" y="556"/>
                              </a:lnTo>
                              <a:lnTo>
                                <a:pt x="1082" y="568"/>
                              </a:lnTo>
                              <a:lnTo>
                                <a:pt x="1094" y="568"/>
                              </a:lnTo>
                              <a:lnTo>
                                <a:pt x="1130" y="559"/>
                              </a:lnTo>
                              <a:lnTo>
                                <a:pt x="1136" y="553"/>
                              </a:lnTo>
                              <a:lnTo>
                                <a:pt x="1139" y="547"/>
                              </a:lnTo>
                              <a:lnTo>
                                <a:pt x="1145" y="541"/>
                              </a:lnTo>
                              <a:lnTo>
                                <a:pt x="1145" y="502"/>
                              </a:lnTo>
                              <a:lnTo>
                                <a:pt x="1136" y="493"/>
                              </a:lnTo>
                              <a:lnTo>
                                <a:pt x="1130" y="493"/>
                              </a:lnTo>
                              <a:lnTo>
                                <a:pt x="1124" y="490"/>
                              </a:lnTo>
                              <a:lnTo>
                                <a:pt x="1115" y="490"/>
                              </a:lnTo>
                              <a:lnTo>
                                <a:pt x="1115" y="477"/>
                              </a:lnTo>
                              <a:lnTo>
                                <a:pt x="1196" y="477"/>
                              </a:lnTo>
                              <a:lnTo>
                                <a:pt x="1196" y="490"/>
                              </a:lnTo>
                              <a:lnTo>
                                <a:pt x="1184" y="490"/>
                              </a:lnTo>
                              <a:lnTo>
                                <a:pt x="1181" y="493"/>
                              </a:lnTo>
                              <a:lnTo>
                                <a:pt x="1175" y="493"/>
                              </a:lnTo>
                              <a:lnTo>
                                <a:pt x="1175" y="499"/>
                              </a:lnTo>
                              <a:lnTo>
                                <a:pt x="1172" y="499"/>
                              </a:lnTo>
                              <a:lnTo>
                                <a:pt x="1172" y="580"/>
                              </a:lnTo>
                              <a:lnTo>
                                <a:pt x="1157" y="580"/>
                              </a:lnTo>
                              <a:lnTo>
                                <a:pt x="1151" y="562"/>
                              </a:lnTo>
                              <a:lnTo>
                                <a:pt x="1136" y="571"/>
                              </a:lnTo>
                              <a:lnTo>
                                <a:pt x="1124" y="577"/>
                              </a:lnTo>
                              <a:lnTo>
                                <a:pt x="1112" y="580"/>
                              </a:lnTo>
                              <a:lnTo>
                                <a:pt x="1097" y="583"/>
                              </a:lnTo>
                              <a:lnTo>
                                <a:pt x="1085" y="583"/>
                              </a:lnTo>
                              <a:lnTo>
                                <a:pt x="1058" y="580"/>
                              </a:lnTo>
                              <a:lnTo>
                                <a:pt x="1037" y="571"/>
                              </a:lnTo>
                              <a:lnTo>
                                <a:pt x="1016" y="553"/>
                              </a:lnTo>
                              <a:lnTo>
                                <a:pt x="995" y="523"/>
                              </a:lnTo>
                              <a:lnTo>
                                <a:pt x="989" y="481"/>
                              </a:lnTo>
                              <a:lnTo>
                                <a:pt x="995" y="438"/>
                              </a:lnTo>
                              <a:lnTo>
                                <a:pt x="1016" y="405"/>
                              </a:lnTo>
                              <a:lnTo>
                                <a:pt x="1049" y="384"/>
                              </a:lnTo>
                              <a:lnTo>
                                <a:pt x="1085" y="378"/>
                              </a:lnTo>
                              <a:lnTo>
                                <a:pt x="1106" y="378"/>
                              </a:lnTo>
                              <a:lnTo>
                                <a:pt x="1124" y="384"/>
                              </a:lnTo>
                              <a:lnTo>
                                <a:pt x="1130" y="390"/>
                              </a:lnTo>
                              <a:lnTo>
                                <a:pt x="1139" y="393"/>
                              </a:lnTo>
                              <a:lnTo>
                                <a:pt x="1142" y="381"/>
                              </a:lnTo>
                              <a:close/>
                              <a:moveTo>
                                <a:pt x="1295" y="381"/>
                              </a:moveTo>
                              <a:lnTo>
                                <a:pt x="1319" y="381"/>
                              </a:lnTo>
                              <a:lnTo>
                                <a:pt x="1379" y="547"/>
                              </a:lnTo>
                              <a:lnTo>
                                <a:pt x="1382" y="559"/>
                              </a:lnTo>
                              <a:lnTo>
                                <a:pt x="1391" y="568"/>
                              </a:lnTo>
                              <a:lnTo>
                                <a:pt x="1403" y="568"/>
                              </a:lnTo>
                              <a:lnTo>
                                <a:pt x="1403" y="580"/>
                              </a:lnTo>
                              <a:lnTo>
                                <a:pt x="1334" y="580"/>
                              </a:lnTo>
                              <a:lnTo>
                                <a:pt x="1334" y="568"/>
                              </a:lnTo>
                              <a:lnTo>
                                <a:pt x="1349" y="568"/>
                              </a:lnTo>
                              <a:lnTo>
                                <a:pt x="1349" y="565"/>
                              </a:lnTo>
                              <a:lnTo>
                                <a:pt x="1352" y="565"/>
                              </a:lnTo>
                              <a:lnTo>
                                <a:pt x="1352" y="553"/>
                              </a:lnTo>
                              <a:lnTo>
                                <a:pt x="1349" y="544"/>
                              </a:lnTo>
                              <a:lnTo>
                                <a:pt x="1337" y="505"/>
                              </a:lnTo>
                              <a:lnTo>
                                <a:pt x="1265" y="505"/>
                              </a:lnTo>
                              <a:lnTo>
                                <a:pt x="1247" y="550"/>
                              </a:lnTo>
                              <a:lnTo>
                                <a:pt x="1247" y="565"/>
                              </a:lnTo>
                              <a:lnTo>
                                <a:pt x="1250" y="565"/>
                              </a:lnTo>
                              <a:lnTo>
                                <a:pt x="1253" y="568"/>
                              </a:lnTo>
                              <a:lnTo>
                                <a:pt x="1265" y="568"/>
                              </a:lnTo>
                              <a:lnTo>
                                <a:pt x="1265" y="580"/>
                              </a:lnTo>
                              <a:lnTo>
                                <a:pt x="1208" y="580"/>
                              </a:lnTo>
                              <a:lnTo>
                                <a:pt x="1208" y="568"/>
                              </a:lnTo>
                              <a:lnTo>
                                <a:pt x="1217" y="568"/>
                              </a:lnTo>
                              <a:lnTo>
                                <a:pt x="1220" y="565"/>
                              </a:lnTo>
                              <a:lnTo>
                                <a:pt x="1223" y="565"/>
                              </a:lnTo>
                              <a:lnTo>
                                <a:pt x="1226" y="562"/>
                              </a:lnTo>
                              <a:lnTo>
                                <a:pt x="1226" y="559"/>
                              </a:lnTo>
                              <a:lnTo>
                                <a:pt x="1232" y="547"/>
                              </a:lnTo>
                              <a:lnTo>
                                <a:pt x="1295" y="381"/>
                              </a:lnTo>
                              <a:close/>
                              <a:moveTo>
                                <a:pt x="1268" y="493"/>
                              </a:moveTo>
                              <a:lnTo>
                                <a:pt x="1331" y="493"/>
                              </a:lnTo>
                              <a:lnTo>
                                <a:pt x="1301" y="405"/>
                              </a:lnTo>
                              <a:lnTo>
                                <a:pt x="1268" y="493"/>
                              </a:lnTo>
                              <a:close/>
                              <a:moveTo>
                                <a:pt x="1424" y="372"/>
                              </a:moveTo>
                              <a:lnTo>
                                <a:pt x="1433" y="372"/>
                              </a:lnTo>
                              <a:lnTo>
                                <a:pt x="1433" y="381"/>
                              </a:lnTo>
                              <a:lnTo>
                                <a:pt x="1556" y="381"/>
                              </a:lnTo>
                              <a:lnTo>
                                <a:pt x="1556" y="372"/>
                              </a:lnTo>
                              <a:lnTo>
                                <a:pt x="1568" y="372"/>
                              </a:lnTo>
                              <a:lnTo>
                                <a:pt x="1589" y="432"/>
                              </a:lnTo>
                              <a:lnTo>
                                <a:pt x="1577" y="435"/>
                              </a:lnTo>
                              <a:lnTo>
                                <a:pt x="1565" y="417"/>
                              </a:lnTo>
                              <a:lnTo>
                                <a:pt x="1547" y="399"/>
                              </a:lnTo>
                              <a:lnTo>
                                <a:pt x="1541" y="396"/>
                              </a:lnTo>
                              <a:lnTo>
                                <a:pt x="1532" y="393"/>
                              </a:lnTo>
                              <a:lnTo>
                                <a:pt x="1514" y="393"/>
                              </a:lnTo>
                              <a:lnTo>
                                <a:pt x="1511" y="396"/>
                              </a:lnTo>
                              <a:lnTo>
                                <a:pt x="1508" y="396"/>
                              </a:lnTo>
                              <a:lnTo>
                                <a:pt x="1508" y="553"/>
                              </a:lnTo>
                              <a:lnTo>
                                <a:pt x="1511" y="559"/>
                              </a:lnTo>
                              <a:lnTo>
                                <a:pt x="1511" y="562"/>
                              </a:lnTo>
                              <a:lnTo>
                                <a:pt x="1517" y="568"/>
                              </a:lnTo>
                              <a:lnTo>
                                <a:pt x="1535" y="568"/>
                              </a:lnTo>
                              <a:lnTo>
                                <a:pt x="1535" y="580"/>
                              </a:lnTo>
                              <a:lnTo>
                                <a:pt x="1457" y="580"/>
                              </a:lnTo>
                              <a:lnTo>
                                <a:pt x="1457" y="568"/>
                              </a:lnTo>
                              <a:lnTo>
                                <a:pt x="1472" y="568"/>
                              </a:lnTo>
                              <a:lnTo>
                                <a:pt x="1475" y="565"/>
                              </a:lnTo>
                              <a:lnTo>
                                <a:pt x="1481" y="562"/>
                              </a:lnTo>
                              <a:lnTo>
                                <a:pt x="1481" y="396"/>
                              </a:lnTo>
                              <a:lnTo>
                                <a:pt x="1478" y="396"/>
                              </a:lnTo>
                              <a:lnTo>
                                <a:pt x="1478" y="393"/>
                              </a:lnTo>
                              <a:lnTo>
                                <a:pt x="1463" y="393"/>
                              </a:lnTo>
                              <a:lnTo>
                                <a:pt x="1457" y="396"/>
                              </a:lnTo>
                              <a:lnTo>
                                <a:pt x="1454" y="396"/>
                              </a:lnTo>
                              <a:lnTo>
                                <a:pt x="1448" y="399"/>
                              </a:lnTo>
                              <a:lnTo>
                                <a:pt x="1430" y="411"/>
                              </a:lnTo>
                              <a:lnTo>
                                <a:pt x="1421" y="423"/>
                              </a:lnTo>
                              <a:lnTo>
                                <a:pt x="1415" y="435"/>
                              </a:lnTo>
                              <a:lnTo>
                                <a:pt x="1403" y="432"/>
                              </a:lnTo>
                              <a:lnTo>
                                <a:pt x="1424" y="372"/>
                              </a:lnTo>
                              <a:close/>
                              <a:moveTo>
                                <a:pt x="1604" y="372"/>
                              </a:moveTo>
                              <a:lnTo>
                                <a:pt x="1613" y="372"/>
                              </a:lnTo>
                              <a:lnTo>
                                <a:pt x="1616" y="381"/>
                              </a:lnTo>
                              <a:lnTo>
                                <a:pt x="1737" y="381"/>
                              </a:lnTo>
                              <a:lnTo>
                                <a:pt x="1740" y="372"/>
                              </a:lnTo>
                              <a:lnTo>
                                <a:pt x="1749" y="372"/>
                              </a:lnTo>
                              <a:lnTo>
                                <a:pt x="1770" y="432"/>
                              </a:lnTo>
                              <a:lnTo>
                                <a:pt x="1758" y="435"/>
                              </a:lnTo>
                              <a:lnTo>
                                <a:pt x="1746" y="411"/>
                              </a:lnTo>
                              <a:lnTo>
                                <a:pt x="1737" y="405"/>
                              </a:lnTo>
                              <a:lnTo>
                                <a:pt x="1731" y="399"/>
                              </a:lnTo>
                              <a:lnTo>
                                <a:pt x="1712" y="393"/>
                              </a:lnTo>
                              <a:lnTo>
                                <a:pt x="1694" y="393"/>
                              </a:lnTo>
                              <a:lnTo>
                                <a:pt x="1694" y="396"/>
                              </a:lnTo>
                              <a:lnTo>
                                <a:pt x="1691" y="396"/>
                              </a:lnTo>
                              <a:lnTo>
                                <a:pt x="1691" y="562"/>
                              </a:lnTo>
                              <a:lnTo>
                                <a:pt x="1694" y="562"/>
                              </a:lnTo>
                              <a:lnTo>
                                <a:pt x="1694" y="565"/>
                              </a:lnTo>
                              <a:lnTo>
                                <a:pt x="1697" y="568"/>
                              </a:lnTo>
                              <a:lnTo>
                                <a:pt x="1715" y="568"/>
                              </a:lnTo>
                              <a:lnTo>
                                <a:pt x="1715" y="580"/>
                              </a:lnTo>
                              <a:lnTo>
                                <a:pt x="1637" y="580"/>
                              </a:lnTo>
                              <a:lnTo>
                                <a:pt x="1637" y="568"/>
                              </a:lnTo>
                              <a:lnTo>
                                <a:pt x="1655" y="568"/>
                              </a:lnTo>
                              <a:lnTo>
                                <a:pt x="1658" y="565"/>
                              </a:lnTo>
                              <a:lnTo>
                                <a:pt x="1661" y="565"/>
                              </a:lnTo>
                              <a:lnTo>
                                <a:pt x="1661" y="562"/>
                              </a:lnTo>
                              <a:lnTo>
                                <a:pt x="1664" y="559"/>
                              </a:lnTo>
                              <a:lnTo>
                                <a:pt x="1664" y="396"/>
                              </a:lnTo>
                              <a:lnTo>
                                <a:pt x="1661" y="396"/>
                              </a:lnTo>
                              <a:lnTo>
                                <a:pt x="1658" y="393"/>
                              </a:lnTo>
                              <a:lnTo>
                                <a:pt x="1652" y="393"/>
                              </a:lnTo>
                              <a:lnTo>
                                <a:pt x="1628" y="399"/>
                              </a:lnTo>
                              <a:lnTo>
                                <a:pt x="1610" y="411"/>
                              </a:lnTo>
                              <a:lnTo>
                                <a:pt x="1604" y="417"/>
                              </a:lnTo>
                              <a:lnTo>
                                <a:pt x="1601" y="426"/>
                              </a:lnTo>
                              <a:lnTo>
                                <a:pt x="1595" y="435"/>
                              </a:lnTo>
                              <a:lnTo>
                                <a:pt x="1583" y="432"/>
                              </a:lnTo>
                              <a:lnTo>
                                <a:pt x="1604" y="372"/>
                              </a:lnTo>
                              <a:close/>
                              <a:moveTo>
                                <a:pt x="1782" y="381"/>
                              </a:moveTo>
                              <a:lnTo>
                                <a:pt x="1944" y="381"/>
                              </a:lnTo>
                              <a:lnTo>
                                <a:pt x="1962" y="432"/>
                              </a:lnTo>
                              <a:lnTo>
                                <a:pt x="1950" y="438"/>
                              </a:lnTo>
                              <a:lnTo>
                                <a:pt x="1944" y="426"/>
                              </a:lnTo>
                              <a:lnTo>
                                <a:pt x="1941" y="417"/>
                              </a:lnTo>
                              <a:lnTo>
                                <a:pt x="1932" y="408"/>
                              </a:lnTo>
                              <a:lnTo>
                                <a:pt x="1920" y="402"/>
                              </a:lnTo>
                              <a:lnTo>
                                <a:pt x="1917" y="399"/>
                              </a:lnTo>
                              <a:lnTo>
                                <a:pt x="1911" y="399"/>
                              </a:lnTo>
                              <a:lnTo>
                                <a:pt x="1905" y="396"/>
                              </a:lnTo>
                              <a:lnTo>
                                <a:pt x="1833" y="396"/>
                              </a:lnTo>
                              <a:lnTo>
                                <a:pt x="1833" y="468"/>
                              </a:lnTo>
                              <a:lnTo>
                                <a:pt x="1875" y="468"/>
                              </a:lnTo>
                              <a:lnTo>
                                <a:pt x="1878" y="465"/>
                              </a:lnTo>
                              <a:lnTo>
                                <a:pt x="1884" y="462"/>
                              </a:lnTo>
                              <a:lnTo>
                                <a:pt x="1887" y="459"/>
                              </a:lnTo>
                              <a:lnTo>
                                <a:pt x="1887" y="453"/>
                              </a:lnTo>
                              <a:lnTo>
                                <a:pt x="1890" y="450"/>
                              </a:lnTo>
                              <a:lnTo>
                                <a:pt x="1890" y="432"/>
                              </a:lnTo>
                              <a:lnTo>
                                <a:pt x="1902" y="432"/>
                              </a:lnTo>
                              <a:lnTo>
                                <a:pt x="1902" y="520"/>
                              </a:lnTo>
                              <a:lnTo>
                                <a:pt x="1890" y="520"/>
                              </a:lnTo>
                              <a:lnTo>
                                <a:pt x="1890" y="502"/>
                              </a:lnTo>
                              <a:lnTo>
                                <a:pt x="1884" y="496"/>
                              </a:lnTo>
                              <a:lnTo>
                                <a:pt x="1881" y="490"/>
                              </a:lnTo>
                              <a:lnTo>
                                <a:pt x="1881" y="487"/>
                              </a:lnTo>
                              <a:lnTo>
                                <a:pt x="1878" y="487"/>
                              </a:lnTo>
                              <a:lnTo>
                                <a:pt x="1875" y="484"/>
                              </a:lnTo>
                              <a:lnTo>
                                <a:pt x="1833" y="484"/>
                              </a:lnTo>
                              <a:lnTo>
                                <a:pt x="1833" y="559"/>
                              </a:lnTo>
                              <a:lnTo>
                                <a:pt x="1839" y="565"/>
                              </a:lnTo>
                              <a:lnTo>
                                <a:pt x="1890" y="565"/>
                              </a:lnTo>
                              <a:lnTo>
                                <a:pt x="1902" y="562"/>
                              </a:lnTo>
                              <a:lnTo>
                                <a:pt x="1911" y="562"/>
                              </a:lnTo>
                              <a:lnTo>
                                <a:pt x="1917" y="559"/>
                              </a:lnTo>
                              <a:lnTo>
                                <a:pt x="1926" y="556"/>
                              </a:lnTo>
                              <a:lnTo>
                                <a:pt x="1932" y="553"/>
                              </a:lnTo>
                              <a:lnTo>
                                <a:pt x="1950" y="535"/>
                              </a:lnTo>
                              <a:lnTo>
                                <a:pt x="1953" y="526"/>
                              </a:lnTo>
                              <a:lnTo>
                                <a:pt x="1959" y="514"/>
                              </a:lnTo>
                              <a:lnTo>
                                <a:pt x="1971" y="517"/>
                              </a:lnTo>
                              <a:lnTo>
                                <a:pt x="1950" y="580"/>
                              </a:lnTo>
                              <a:lnTo>
                                <a:pt x="1782" y="580"/>
                              </a:lnTo>
                              <a:lnTo>
                                <a:pt x="1782" y="568"/>
                              </a:lnTo>
                              <a:lnTo>
                                <a:pt x="1800" y="568"/>
                              </a:lnTo>
                              <a:lnTo>
                                <a:pt x="1803" y="565"/>
                              </a:lnTo>
                              <a:lnTo>
                                <a:pt x="1806" y="565"/>
                              </a:lnTo>
                              <a:lnTo>
                                <a:pt x="1806" y="399"/>
                              </a:lnTo>
                              <a:lnTo>
                                <a:pt x="1803" y="396"/>
                              </a:lnTo>
                              <a:lnTo>
                                <a:pt x="1803" y="393"/>
                              </a:lnTo>
                              <a:lnTo>
                                <a:pt x="1782" y="393"/>
                              </a:lnTo>
                              <a:lnTo>
                                <a:pt x="1782" y="381"/>
                              </a:lnTo>
                              <a:close/>
                              <a:moveTo>
                                <a:pt x="1992" y="381"/>
                              </a:moveTo>
                              <a:lnTo>
                                <a:pt x="2121" y="381"/>
                              </a:lnTo>
                              <a:lnTo>
                                <a:pt x="2148" y="390"/>
                              </a:lnTo>
                              <a:lnTo>
                                <a:pt x="2154" y="393"/>
                              </a:lnTo>
                              <a:lnTo>
                                <a:pt x="2157" y="399"/>
                              </a:lnTo>
                              <a:lnTo>
                                <a:pt x="2169" y="411"/>
                              </a:lnTo>
                              <a:lnTo>
                                <a:pt x="2172" y="420"/>
                              </a:lnTo>
                              <a:lnTo>
                                <a:pt x="2172" y="441"/>
                              </a:lnTo>
                              <a:lnTo>
                                <a:pt x="2169" y="450"/>
                              </a:lnTo>
                              <a:lnTo>
                                <a:pt x="2163" y="459"/>
                              </a:lnTo>
                              <a:lnTo>
                                <a:pt x="2157" y="465"/>
                              </a:lnTo>
                              <a:lnTo>
                                <a:pt x="2139" y="477"/>
                              </a:lnTo>
                              <a:lnTo>
                                <a:pt x="2133" y="481"/>
                              </a:lnTo>
                              <a:lnTo>
                                <a:pt x="2124" y="481"/>
                              </a:lnTo>
                              <a:lnTo>
                                <a:pt x="2112" y="484"/>
                              </a:lnTo>
                              <a:lnTo>
                                <a:pt x="2100" y="484"/>
                              </a:lnTo>
                              <a:lnTo>
                                <a:pt x="2154" y="550"/>
                              </a:lnTo>
                              <a:lnTo>
                                <a:pt x="2157" y="556"/>
                              </a:lnTo>
                              <a:lnTo>
                                <a:pt x="2163" y="559"/>
                              </a:lnTo>
                              <a:lnTo>
                                <a:pt x="2166" y="562"/>
                              </a:lnTo>
                              <a:lnTo>
                                <a:pt x="2172" y="565"/>
                              </a:lnTo>
                              <a:lnTo>
                                <a:pt x="2175" y="568"/>
                              </a:lnTo>
                              <a:lnTo>
                                <a:pt x="2187" y="568"/>
                              </a:lnTo>
                              <a:lnTo>
                                <a:pt x="2187" y="580"/>
                              </a:lnTo>
                              <a:lnTo>
                                <a:pt x="2142" y="580"/>
                              </a:lnTo>
                              <a:lnTo>
                                <a:pt x="2070" y="484"/>
                              </a:lnTo>
                              <a:lnTo>
                                <a:pt x="2046" y="484"/>
                              </a:lnTo>
                              <a:lnTo>
                                <a:pt x="2046" y="562"/>
                              </a:lnTo>
                              <a:lnTo>
                                <a:pt x="2052" y="568"/>
                              </a:lnTo>
                              <a:lnTo>
                                <a:pt x="2070" y="568"/>
                              </a:lnTo>
                              <a:lnTo>
                                <a:pt x="2070" y="580"/>
                              </a:lnTo>
                              <a:lnTo>
                                <a:pt x="1992" y="580"/>
                              </a:lnTo>
                              <a:lnTo>
                                <a:pt x="1992" y="568"/>
                              </a:lnTo>
                              <a:lnTo>
                                <a:pt x="2010" y="568"/>
                              </a:lnTo>
                              <a:lnTo>
                                <a:pt x="2013" y="565"/>
                              </a:lnTo>
                              <a:lnTo>
                                <a:pt x="2016" y="565"/>
                              </a:lnTo>
                              <a:lnTo>
                                <a:pt x="2016" y="562"/>
                              </a:lnTo>
                              <a:lnTo>
                                <a:pt x="2019" y="556"/>
                              </a:lnTo>
                              <a:lnTo>
                                <a:pt x="2019" y="405"/>
                              </a:lnTo>
                              <a:lnTo>
                                <a:pt x="2016" y="402"/>
                              </a:lnTo>
                              <a:lnTo>
                                <a:pt x="2016" y="396"/>
                              </a:lnTo>
                              <a:lnTo>
                                <a:pt x="2013" y="396"/>
                              </a:lnTo>
                              <a:lnTo>
                                <a:pt x="2010" y="393"/>
                              </a:lnTo>
                              <a:lnTo>
                                <a:pt x="1992" y="393"/>
                              </a:lnTo>
                              <a:lnTo>
                                <a:pt x="1992" y="381"/>
                              </a:lnTo>
                              <a:close/>
                              <a:moveTo>
                                <a:pt x="2046" y="396"/>
                              </a:moveTo>
                              <a:lnTo>
                                <a:pt x="2046" y="471"/>
                              </a:lnTo>
                              <a:lnTo>
                                <a:pt x="2109" y="471"/>
                              </a:lnTo>
                              <a:lnTo>
                                <a:pt x="2115" y="468"/>
                              </a:lnTo>
                              <a:lnTo>
                                <a:pt x="2124" y="465"/>
                              </a:lnTo>
                              <a:lnTo>
                                <a:pt x="2130" y="462"/>
                              </a:lnTo>
                              <a:lnTo>
                                <a:pt x="2139" y="444"/>
                              </a:lnTo>
                              <a:lnTo>
                                <a:pt x="2139" y="420"/>
                              </a:lnTo>
                              <a:lnTo>
                                <a:pt x="2136" y="411"/>
                              </a:lnTo>
                              <a:lnTo>
                                <a:pt x="2127" y="402"/>
                              </a:lnTo>
                              <a:lnTo>
                                <a:pt x="2115" y="396"/>
                              </a:lnTo>
                              <a:lnTo>
                                <a:pt x="2097" y="396"/>
                              </a:lnTo>
                              <a:lnTo>
                                <a:pt x="2046" y="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2FAF9B" w14:textId="77777777" w:rsidR="00452801" w:rsidRDefault="00452801" w:rsidP="004528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7" name="Freeform 269"/>
                      <wps:cNvSpPr>
                        <a:spLocks noEditPoints="1"/>
                      </wps:cNvSpPr>
                      <wps:spPr bwMode="auto">
                        <a:xfrm>
                          <a:off x="2971826" y="579123"/>
                          <a:ext cx="334003" cy="130105"/>
                        </a:xfrm>
                        <a:custGeom>
                          <a:avLst/>
                          <a:gdLst>
                            <a:gd name="T0" fmla="*/ 38100 w 526"/>
                            <a:gd name="T1" fmla="*/ 1905 h 205"/>
                            <a:gd name="T2" fmla="*/ 95250 w 526"/>
                            <a:gd name="T3" fmla="*/ 15240 h 205"/>
                            <a:gd name="T4" fmla="*/ 91440 w 526"/>
                            <a:gd name="T5" fmla="*/ 9525 h 205"/>
                            <a:gd name="T6" fmla="*/ 80010 w 526"/>
                            <a:gd name="T7" fmla="*/ 1905 h 205"/>
                            <a:gd name="T8" fmla="*/ 121920 w 526"/>
                            <a:gd name="T9" fmla="*/ 9525 h 205"/>
                            <a:gd name="T10" fmla="*/ 108585 w 526"/>
                            <a:gd name="T11" fmla="*/ 13335 h 205"/>
                            <a:gd name="T12" fmla="*/ 106680 w 526"/>
                            <a:gd name="T13" fmla="*/ 17145 h 205"/>
                            <a:gd name="T14" fmla="*/ 95250 w 526"/>
                            <a:gd name="T15" fmla="*/ 128270 h 205"/>
                            <a:gd name="T16" fmla="*/ 26670 w 526"/>
                            <a:gd name="T17" fmla="*/ 114935 h 205"/>
                            <a:gd name="T18" fmla="*/ 34290 w 526"/>
                            <a:gd name="T19" fmla="*/ 120650 h 205"/>
                            <a:gd name="T20" fmla="*/ 41910 w 526"/>
                            <a:gd name="T21" fmla="*/ 128270 h 205"/>
                            <a:gd name="T22" fmla="*/ 0 w 526"/>
                            <a:gd name="T23" fmla="*/ 120650 h 205"/>
                            <a:gd name="T24" fmla="*/ 15240 w 526"/>
                            <a:gd name="T25" fmla="*/ 114935 h 205"/>
                            <a:gd name="T26" fmla="*/ 13335 w 526"/>
                            <a:gd name="T27" fmla="*/ 13335 h 205"/>
                            <a:gd name="T28" fmla="*/ 0 w 526"/>
                            <a:gd name="T29" fmla="*/ 9525 h 205"/>
                            <a:gd name="T30" fmla="*/ 137160 w 526"/>
                            <a:gd name="T31" fmla="*/ 1905 h 205"/>
                            <a:gd name="T32" fmla="*/ 185420 w 526"/>
                            <a:gd name="T33" fmla="*/ 9525 h 205"/>
                            <a:gd name="T34" fmla="*/ 171450 w 526"/>
                            <a:gd name="T35" fmla="*/ 13335 h 205"/>
                            <a:gd name="T36" fmla="*/ 169545 w 526"/>
                            <a:gd name="T37" fmla="*/ 114935 h 205"/>
                            <a:gd name="T38" fmla="*/ 171450 w 526"/>
                            <a:gd name="T39" fmla="*/ 118745 h 205"/>
                            <a:gd name="T40" fmla="*/ 173355 w 526"/>
                            <a:gd name="T41" fmla="*/ 120650 h 205"/>
                            <a:gd name="T42" fmla="*/ 185420 w 526"/>
                            <a:gd name="T43" fmla="*/ 128270 h 205"/>
                            <a:gd name="T44" fmla="*/ 137160 w 526"/>
                            <a:gd name="T45" fmla="*/ 120650 h 205"/>
                            <a:gd name="T46" fmla="*/ 152400 w 526"/>
                            <a:gd name="T47" fmla="*/ 114935 h 205"/>
                            <a:gd name="T48" fmla="*/ 150495 w 526"/>
                            <a:gd name="T49" fmla="*/ 13335 h 205"/>
                            <a:gd name="T50" fmla="*/ 148590 w 526"/>
                            <a:gd name="T51" fmla="*/ 11430 h 205"/>
                            <a:gd name="T52" fmla="*/ 137160 w 526"/>
                            <a:gd name="T53" fmla="*/ 9525 h 205"/>
                            <a:gd name="T54" fmla="*/ 301625 w 526"/>
                            <a:gd name="T55" fmla="*/ 1905 h 205"/>
                            <a:gd name="T56" fmla="*/ 318770 w 526"/>
                            <a:gd name="T57" fmla="*/ 40005 h 205"/>
                            <a:gd name="T58" fmla="*/ 305435 w 526"/>
                            <a:gd name="T59" fmla="*/ 34290 h 205"/>
                            <a:gd name="T60" fmla="*/ 295910 w 526"/>
                            <a:gd name="T61" fmla="*/ 20955 h 205"/>
                            <a:gd name="T62" fmla="*/ 286385 w 526"/>
                            <a:gd name="T63" fmla="*/ 13335 h 205"/>
                            <a:gd name="T64" fmla="*/ 267335 w 526"/>
                            <a:gd name="T65" fmla="*/ 9525 h 205"/>
                            <a:gd name="T66" fmla="*/ 244475 w 526"/>
                            <a:gd name="T67" fmla="*/ 15240 h 205"/>
                            <a:gd name="T68" fmla="*/ 225425 w 526"/>
                            <a:gd name="T69" fmla="*/ 41910 h 205"/>
                            <a:gd name="T70" fmla="*/ 221615 w 526"/>
                            <a:gd name="T71" fmla="*/ 71120 h 205"/>
                            <a:gd name="T72" fmla="*/ 229235 w 526"/>
                            <a:gd name="T73" fmla="*/ 92075 h 205"/>
                            <a:gd name="T74" fmla="*/ 236855 w 526"/>
                            <a:gd name="T75" fmla="*/ 105410 h 205"/>
                            <a:gd name="T76" fmla="*/ 246380 w 526"/>
                            <a:gd name="T77" fmla="*/ 113030 h 205"/>
                            <a:gd name="T78" fmla="*/ 269240 w 526"/>
                            <a:gd name="T79" fmla="*/ 120650 h 205"/>
                            <a:gd name="T80" fmla="*/ 297815 w 526"/>
                            <a:gd name="T81" fmla="*/ 111125 h 205"/>
                            <a:gd name="T82" fmla="*/ 301625 w 526"/>
                            <a:gd name="T83" fmla="*/ 101600 h 205"/>
                            <a:gd name="T84" fmla="*/ 303530 w 526"/>
                            <a:gd name="T85" fmla="*/ 82550 h 205"/>
                            <a:gd name="T86" fmla="*/ 301625 w 526"/>
                            <a:gd name="T87" fmla="*/ 76835 h 205"/>
                            <a:gd name="T88" fmla="*/ 295910 w 526"/>
                            <a:gd name="T89" fmla="*/ 73025 h 205"/>
                            <a:gd name="T90" fmla="*/ 288290 w 526"/>
                            <a:gd name="T91" fmla="*/ 71120 h 205"/>
                            <a:gd name="T92" fmla="*/ 282575 w 526"/>
                            <a:gd name="T93" fmla="*/ 62865 h 205"/>
                            <a:gd name="T94" fmla="*/ 334010 w 526"/>
                            <a:gd name="T95" fmla="*/ 71120 h 205"/>
                            <a:gd name="T96" fmla="*/ 324485 w 526"/>
                            <a:gd name="T97" fmla="*/ 73025 h 205"/>
                            <a:gd name="T98" fmla="*/ 320675 w 526"/>
                            <a:gd name="T99" fmla="*/ 74930 h 205"/>
                            <a:gd name="T100" fmla="*/ 318770 w 526"/>
                            <a:gd name="T101" fmla="*/ 82550 h 205"/>
                            <a:gd name="T102" fmla="*/ 311150 w 526"/>
                            <a:gd name="T103" fmla="*/ 128270 h 205"/>
                            <a:gd name="T104" fmla="*/ 299720 w 526"/>
                            <a:gd name="T105" fmla="*/ 120650 h 205"/>
                            <a:gd name="T106" fmla="*/ 290195 w 526"/>
                            <a:gd name="T107" fmla="*/ 126365 h 205"/>
                            <a:gd name="T108" fmla="*/ 273050 w 526"/>
                            <a:gd name="T109" fmla="*/ 130175 h 205"/>
                            <a:gd name="T110" fmla="*/ 240665 w 526"/>
                            <a:gd name="T111" fmla="*/ 126365 h 205"/>
                            <a:gd name="T112" fmla="*/ 206375 w 526"/>
                            <a:gd name="T113" fmla="*/ 92075 h 205"/>
                            <a:gd name="T114" fmla="*/ 206375 w 526"/>
                            <a:gd name="T115" fmla="*/ 38100 h 205"/>
                            <a:gd name="T116" fmla="*/ 240665 w 526"/>
                            <a:gd name="T117" fmla="*/ 3810 h 205"/>
                            <a:gd name="T118" fmla="*/ 276860 w 526"/>
                            <a:gd name="T119" fmla="*/ 0 h 205"/>
                            <a:gd name="T120" fmla="*/ 294005 w 526"/>
                            <a:gd name="T121" fmla="*/ 7620 h 205"/>
                            <a:gd name="T122" fmla="*/ 301625 w 526"/>
                            <a:gd name="T123" fmla="*/ 1905 h 205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</a:gdLst>
                          <a:ahLst/>
                          <a:cxnLst>
                            <a:cxn ang="T124">
                              <a:pos x="T0" y="T1"/>
                            </a:cxn>
                            <a:cxn ang="T125">
                              <a:pos x="T2" y="T3"/>
                            </a:cxn>
                            <a:cxn ang="T126">
                              <a:pos x="T4" y="T5"/>
                            </a:cxn>
                            <a:cxn ang="T127">
                              <a:pos x="T6" y="T7"/>
                            </a:cxn>
                            <a:cxn ang="T128">
                              <a:pos x="T8" y="T9"/>
                            </a:cxn>
                            <a:cxn ang="T129">
                              <a:pos x="T10" y="T11"/>
                            </a:cxn>
                            <a:cxn ang="T130">
                              <a:pos x="T12" y="T13"/>
                            </a:cxn>
                            <a:cxn ang="T131">
                              <a:pos x="T14" y="T15"/>
                            </a:cxn>
                            <a:cxn ang="T132">
                              <a:pos x="T16" y="T17"/>
                            </a:cxn>
                            <a:cxn ang="T133">
                              <a:pos x="T18" y="T19"/>
                            </a:cxn>
                            <a:cxn ang="T134">
                              <a:pos x="T20" y="T21"/>
                            </a:cxn>
                            <a:cxn ang="T135">
                              <a:pos x="T22" y="T23"/>
                            </a:cxn>
                            <a:cxn ang="T136">
                              <a:pos x="T24" y="T25"/>
                            </a:cxn>
                            <a:cxn ang="T137">
                              <a:pos x="T26" y="T27"/>
                            </a:cxn>
                            <a:cxn ang="T138">
                              <a:pos x="T28" y="T29"/>
                            </a:cxn>
                            <a:cxn ang="T139">
                              <a:pos x="T30" y="T31"/>
                            </a:cxn>
                            <a:cxn ang="T140">
                              <a:pos x="T32" y="T33"/>
                            </a:cxn>
                            <a:cxn ang="T141">
                              <a:pos x="T34" y="T35"/>
                            </a:cxn>
                            <a:cxn ang="T142">
                              <a:pos x="T36" y="T37"/>
                            </a:cxn>
                            <a:cxn ang="T143">
                              <a:pos x="T38" y="T39"/>
                            </a:cxn>
                            <a:cxn ang="T144">
                              <a:pos x="T40" y="T41"/>
                            </a:cxn>
                            <a:cxn ang="T145">
                              <a:pos x="T42" y="T43"/>
                            </a:cxn>
                            <a:cxn ang="T146">
                              <a:pos x="T44" y="T45"/>
                            </a:cxn>
                            <a:cxn ang="T147">
                              <a:pos x="T46" y="T47"/>
                            </a:cxn>
                            <a:cxn ang="T148">
                              <a:pos x="T48" y="T49"/>
                            </a:cxn>
                            <a:cxn ang="T149">
                              <a:pos x="T50" y="T51"/>
                            </a:cxn>
                            <a:cxn ang="T150">
                              <a:pos x="T52" y="T53"/>
                            </a:cxn>
                            <a:cxn ang="T151">
                              <a:pos x="T54" y="T55"/>
                            </a:cxn>
                            <a:cxn ang="T152">
                              <a:pos x="T56" y="T57"/>
                            </a:cxn>
                            <a:cxn ang="T153">
                              <a:pos x="T58" y="T59"/>
                            </a:cxn>
                            <a:cxn ang="T154">
                              <a:pos x="T60" y="T61"/>
                            </a:cxn>
                            <a:cxn ang="T155">
                              <a:pos x="T62" y="T63"/>
                            </a:cxn>
                            <a:cxn ang="T156">
                              <a:pos x="T64" y="T65"/>
                            </a:cxn>
                            <a:cxn ang="T157">
                              <a:pos x="T66" y="T67"/>
                            </a:cxn>
                            <a:cxn ang="T158">
                              <a:pos x="T68" y="T69"/>
                            </a:cxn>
                            <a:cxn ang="T159">
                              <a:pos x="T70" y="T71"/>
                            </a:cxn>
                            <a:cxn ang="T160">
                              <a:pos x="T72" y="T73"/>
                            </a:cxn>
                            <a:cxn ang="T161">
                              <a:pos x="T74" y="T75"/>
                            </a:cxn>
                            <a:cxn ang="T162">
                              <a:pos x="T76" y="T77"/>
                            </a:cxn>
                            <a:cxn ang="T163">
                              <a:pos x="T78" y="T79"/>
                            </a:cxn>
                            <a:cxn ang="T164">
                              <a:pos x="T80" y="T81"/>
                            </a:cxn>
                            <a:cxn ang="T165">
                              <a:pos x="T82" y="T83"/>
                            </a:cxn>
                            <a:cxn ang="T166">
                              <a:pos x="T84" y="T85"/>
                            </a:cxn>
                            <a:cxn ang="T167">
                              <a:pos x="T86" y="T87"/>
                            </a:cxn>
                            <a:cxn ang="T168">
                              <a:pos x="T88" y="T89"/>
                            </a:cxn>
                            <a:cxn ang="T169">
                              <a:pos x="T90" y="T91"/>
                            </a:cxn>
                            <a:cxn ang="T170">
                              <a:pos x="T92" y="T93"/>
                            </a:cxn>
                            <a:cxn ang="T171">
                              <a:pos x="T94" y="T95"/>
                            </a:cxn>
                            <a:cxn ang="T172">
                              <a:pos x="T96" y="T97"/>
                            </a:cxn>
                            <a:cxn ang="T173">
                              <a:pos x="T98" y="T99"/>
                            </a:cxn>
                            <a:cxn ang="T174">
                              <a:pos x="T100" y="T101"/>
                            </a:cxn>
                            <a:cxn ang="T175">
                              <a:pos x="T102" y="T103"/>
                            </a:cxn>
                            <a:cxn ang="T176">
                              <a:pos x="T104" y="T105"/>
                            </a:cxn>
                            <a:cxn ang="T177">
                              <a:pos x="T106" y="T107"/>
                            </a:cxn>
                            <a:cxn ang="T178">
                              <a:pos x="T108" y="T109"/>
                            </a:cxn>
                            <a:cxn ang="T179">
                              <a:pos x="T110" y="T111"/>
                            </a:cxn>
                            <a:cxn ang="T180">
                              <a:pos x="T112" y="T113"/>
                            </a:cxn>
                            <a:cxn ang="T181">
                              <a:pos x="T114" y="T115"/>
                            </a:cxn>
                            <a:cxn ang="T182">
                              <a:pos x="T116" y="T117"/>
                            </a:cxn>
                            <a:cxn ang="T183">
                              <a:pos x="T118" y="T119"/>
                            </a:cxn>
                            <a:cxn ang="T184">
                              <a:pos x="T120" y="T121"/>
                            </a:cxn>
                            <a:cxn ang="T185">
                              <a:pos x="T122" y="T123"/>
                            </a:cxn>
                          </a:cxnLst>
                          <a:rect l="0" t="0" r="r" b="b"/>
                          <a:pathLst>
                            <a:path w="526" h="205">
                              <a:moveTo>
                                <a:pt x="0" y="3"/>
                              </a:moveTo>
                              <a:lnTo>
                                <a:pt x="60" y="3"/>
                              </a:lnTo>
                              <a:lnTo>
                                <a:pt x="150" y="151"/>
                              </a:lnTo>
                              <a:lnTo>
                                <a:pt x="150" y="24"/>
                              </a:lnTo>
                              <a:lnTo>
                                <a:pt x="147" y="21"/>
                              </a:lnTo>
                              <a:lnTo>
                                <a:pt x="144" y="15"/>
                              </a:lnTo>
                              <a:lnTo>
                                <a:pt x="126" y="15"/>
                              </a:lnTo>
                              <a:lnTo>
                                <a:pt x="126" y="3"/>
                              </a:lnTo>
                              <a:lnTo>
                                <a:pt x="192" y="3"/>
                              </a:lnTo>
                              <a:lnTo>
                                <a:pt x="192" y="15"/>
                              </a:lnTo>
                              <a:lnTo>
                                <a:pt x="177" y="15"/>
                              </a:lnTo>
                              <a:lnTo>
                                <a:pt x="171" y="21"/>
                              </a:lnTo>
                              <a:lnTo>
                                <a:pt x="171" y="24"/>
                              </a:lnTo>
                              <a:lnTo>
                                <a:pt x="168" y="27"/>
                              </a:lnTo>
                              <a:lnTo>
                                <a:pt x="168" y="202"/>
                              </a:lnTo>
                              <a:lnTo>
                                <a:pt x="150" y="202"/>
                              </a:lnTo>
                              <a:lnTo>
                                <a:pt x="42" y="21"/>
                              </a:lnTo>
                              <a:lnTo>
                                <a:pt x="42" y="181"/>
                              </a:lnTo>
                              <a:lnTo>
                                <a:pt x="48" y="187"/>
                              </a:lnTo>
                              <a:lnTo>
                                <a:pt x="54" y="190"/>
                              </a:lnTo>
                              <a:lnTo>
                                <a:pt x="66" y="190"/>
                              </a:lnTo>
                              <a:lnTo>
                                <a:pt x="66" y="202"/>
                              </a:lnTo>
                              <a:lnTo>
                                <a:pt x="0" y="202"/>
                              </a:lnTo>
                              <a:lnTo>
                                <a:pt x="0" y="190"/>
                              </a:lnTo>
                              <a:lnTo>
                                <a:pt x="15" y="190"/>
                              </a:lnTo>
                              <a:lnTo>
                                <a:pt x="24" y="181"/>
                              </a:lnTo>
                              <a:lnTo>
                                <a:pt x="24" y="24"/>
                              </a:lnTo>
                              <a:lnTo>
                                <a:pt x="21" y="21"/>
                              </a:lnTo>
                              <a:lnTo>
                                <a:pt x="18" y="15"/>
                              </a:lnTo>
                              <a:lnTo>
                                <a:pt x="0" y="15"/>
                              </a:lnTo>
                              <a:lnTo>
                                <a:pt x="0" y="3"/>
                              </a:lnTo>
                              <a:close/>
                              <a:moveTo>
                                <a:pt x="216" y="3"/>
                              </a:moveTo>
                              <a:lnTo>
                                <a:pt x="292" y="3"/>
                              </a:lnTo>
                              <a:lnTo>
                                <a:pt x="292" y="15"/>
                              </a:lnTo>
                              <a:lnTo>
                                <a:pt x="273" y="15"/>
                              </a:lnTo>
                              <a:lnTo>
                                <a:pt x="270" y="21"/>
                              </a:lnTo>
                              <a:lnTo>
                                <a:pt x="267" y="24"/>
                              </a:lnTo>
                              <a:lnTo>
                                <a:pt x="267" y="181"/>
                              </a:lnTo>
                              <a:lnTo>
                                <a:pt x="270" y="184"/>
                              </a:lnTo>
                              <a:lnTo>
                                <a:pt x="270" y="187"/>
                              </a:lnTo>
                              <a:lnTo>
                                <a:pt x="273" y="187"/>
                              </a:lnTo>
                              <a:lnTo>
                                <a:pt x="273" y="190"/>
                              </a:lnTo>
                              <a:lnTo>
                                <a:pt x="292" y="190"/>
                              </a:lnTo>
                              <a:lnTo>
                                <a:pt x="292" y="202"/>
                              </a:lnTo>
                              <a:lnTo>
                                <a:pt x="216" y="202"/>
                              </a:lnTo>
                              <a:lnTo>
                                <a:pt x="216" y="190"/>
                              </a:lnTo>
                              <a:lnTo>
                                <a:pt x="231" y="190"/>
                              </a:lnTo>
                              <a:lnTo>
                                <a:pt x="240" y="181"/>
                              </a:lnTo>
                              <a:lnTo>
                                <a:pt x="240" y="24"/>
                              </a:lnTo>
                              <a:lnTo>
                                <a:pt x="237" y="21"/>
                              </a:lnTo>
                              <a:lnTo>
                                <a:pt x="237" y="18"/>
                              </a:lnTo>
                              <a:lnTo>
                                <a:pt x="234" y="18"/>
                              </a:lnTo>
                              <a:lnTo>
                                <a:pt x="234" y="15"/>
                              </a:lnTo>
                              <a:lnTo>
                                <a:pt x="216" y="15"/>
                              </a:lnTo>
                              <a:lnTo>
                                <a:pt x="216" y="3"/>
                              </a:lnTo>
                              <a:close/>
                              <a:moveTo>
                                <a:pt x="475" y="3"/>
                              </a:moveTo>
                              <a:lnTo>
                                <a:pt x="484" y="3"/>
                              </a:lnTo>
                              <a:lnTo>
                                <a:pt x="502" y="63"/>
                              </a:lnTo>
                              <a:lnTo>
                                <a:pt x="487" y="69"/>
                              </a:lnTo>
                              <a:lnTo>
                                <a:pt x="481" y="54"/>
                              </a:lnTo>
                              <a:lnTo>
                                <a:pt x="472" y="45"/>
                              </a:lnTo>
                              <a:lnTo>
                                <a:pt x="466" y="33"/>
                              </a:lnTo>
                              <a:lnTo>
                                <a:pt x="457" y="27"/>
                              </a:lnTo>
                              <a:lnTo>
                                <a:pt x="451" y="21"/>
                              </a:lnTo>
                              <a:lnTo>
                                <a:pt x="433" y="15"/>
                              </a:lnTo>
                              <a:lnTo>
                                <a:pt x="421" y="15"/>
                              </a:lnTo>
                              <a:lnTo>
                                <a:pt x="400" y="18"/>
                              </a:lnTo>
                              <a:lnTo>
                                <a:pt x="385" y="24"/>
                              </a:lnTo>
                              <a:lnTo>
                                <a:pt x="370" y="39"/>
                              </a:lnTo>
                              <a:lnTo>
                                <a:pt x="355" y="66"/>
                              </a:lnTo>
                              <a:lnTo>
                                <a:pt x="349" y="99"/>
                              </a:lnTo>
                              <a:lnTo>
                                <a:pt x="349" y="112"/>
                              </a:lnTo>
                              <a:lnTo>
                                <a:pt x="355" y="136"/>
                              </a:lnTo>
                              <a:lnTo>
                                <a:pt x="361" y="145"/>
                              </a:lnTo>
                              <a:lnTo>
                                <a:pt x="367" y="157"/>
                              </a:lnTo>
                              <a:lnTo>
                                <a:pt x="373" y="166"/>
                              </a:lnTo>
                              <a:lnTo>
                                <a:pt x="379" y="172"/>
                              </a:lnTo>
                              <a:lnTo>
                                <a:pt x="388" y="178"/>
                              </a:lnTo>
                              <a:lnTo>
                                <a:pt x="412" y="190"/>
                              </a:lnTo>
                              <a:lnTo>
                                <a:pt x="424" y="190"/>
                              </a:lnTo>
                              <a:lnTo>
                                <a:pt x="460" y="181"/>
                              </a:lnTo>
                              <a:lnTo>
                                <a:pt x="469" y="175"/>
                              </a:lnTo>
                              <a:lnTo>
                                <a:pt x="475" y="163"/>
                              </a:lnTo>
                              <a:lnTo>
                                <a:pt x="475" y="160"/>
                              </a:lnTo>
                              <a:lnTo>
                                <a:pt x="478" y="154"/>
                              </a:lnTo>
                              <a:lnTo>
                                <a:pt x="478" y="130"/>
                              </a:lnTo>
                              <a:lnTo>
                                <a:pt x="475" y="124"/>
                              </a:lnTo>
                              <a:lnTo>
                                <a:pt x="475" y="121"/>
                              </a:lnTo>
                              <a:lnTo>
                                <a:pt x="472" y="118"/>
                              </a:lnTo>
                              <a:lnTo>
                                <a:pt x="466" y="115"/>
                              </a:lnTo>
                              <a:lnTo>
                                <a:pt x="460" y="115"/>
                              </a:lnTo>
                              <a:lnTo>
                                <a:pt x="454" y="112"/>
                              </a:lnTo>
                              <a:lnTo>
                                <a:pt x="445" y="112"/>
                              </a:lnTo>
                              <a:lnTo>
                                <a:pt x="445" y="99"/>
                              </a:lnTo>
                              <a:lnTo>
                                <a:pt x="526" y="99"/>
                              </a:lnTo>
                              <a:lnTo>
                                <a:pt x="526" y="112"/>
                              </a:lnTo>
                              <a:lnTo>
                                <a:pt x="514" y="112"/>
                              </a:lnTo>
                              <a:lnTo>
                                <a:pt x="511" y="115"/>
                              </a:lnTo>
                              <a:lnTo>
                                <a:pt x="508" y="115"/>
                              </a:lnTo>
                              <a:lnTo>
                                <a:pt x="505" y="118"/>
                              </a:lnTo>
                              <a:lnTo>
                                <a:pt x="505" y="124"/>
                              </a:lnTo>
                              <a:lnTo>
                                <a:pt x="502" y="130"/>
                              </a:lnTo>
                              <a:lnTo>
                                <a:pt x="502" y="202"/>
                              </a:lnTo>
                              <a:lnTo>
                                <a:pt x="490" y="202"/>
                              </a:lnTo>
                              <a:lnTo>
                                <a:pt x="481" y="184"/>
                              </a:lnTo>
                              <a:lnTo>
                                <a:pt x="472" y="190"/>
                              </a:lnTo>
                              <a:lnTo>
                                <a:pt x="466" y="196"/>
                              </a:lnTo>
                              <a:lnTo>
                                <a:pt x="457" y="199"/>
                              </a:lnTo>
                              <a:lnTo>
                                <a:pt x="442" y="202"/>
                              </a:lnTo>
                              <a:lnTo>
                                <a:pt x="430" y="205"/>
                              </a:lnTo>
                              <a:lnTo>
                                <a:pt x="415" y="205"/>
                              </a:lnTo>
                              <a:lnTo>
                                <a:pt x="379" y="199"/>
                              </a:lnTo>
                              <a:lnTo>
                                <a:pt x="346" y="175"/>
                              </a:lnTo>
                              <a:lnTo>
                                <a:pt x="325" y="145"/>
                              </a:lnTo>
                              <a:lnTo>
                                <a:pt x="319" y="103"/>
                              </a:lnTo>
                              <a:lnTo>
                                <a:pt x="325" y="60"/>
                              </a:lnTo>
                              <a:lnTo>
                                <a:pt x="349" y="27"/>
                              </a:lnTo>
                              <a:lnTo>
                                <a:pt x="379" y="6"/>
                              </a:lnTo>
                              <a:lnTo>
                                <a:pt x="418" y="0"/>
                              </a:lnTo>
                              <a:lnTo>
                                <a:pt x="436" y="0"/>
                              </a:lnTo>
                              <a:lnTo>
                                <a:pt x="454" y="6"/>
                              </a:lnTo>
                              <a:lnTo>
                                <a:pt x="463" y="12"/>
                              </a:lnTo>
                              <a:lnTo>
                                <a:pt x="469" y="15"/>
                              </a:lnTo>
                              <a:lnTo>
                                <a:pt x="475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3C118DB0" id="Područje crtanja 277" o:spid="_x0000_s1027" editas="canvas" style="width:495.65pt;height:70.05pt;mso-position-horizontal-relative:char;mso-position-vertical-relative:line" coordsize="62947,8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width:62947;height:8896;visibility:visible;mso-wrap-style:square">
                <v:fill o:detectmouseclick="t"/>
                <v:path o:connecttype="none"/>
              </v:shape>
              <v:group id="Group 204" o:spid="_x0000_s1029" style="position:absolute;width:62947;height:8896" coordsize="9913,14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ctangle 4" o:spid="_x0000_s1030" style="position:absolute;width:9913;height:1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" filled="f" strokeweight="0"/>
                <v:shape id="Freeform 5" o:spid="_x0000_s1031" style="position:absolute;left:808;top:531;width:562;height:580;visibility:visible;mso-wrap-style:square;v-text-anchor:top" coordsize="562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" path="m273,580r-24,-3l222,574r-24,-6l174,556r,-9l171,541r,-3l174,535r,-3l177,532r6,-3l186,529r9,-12l210,511r21,-3l264,508r,-3l258,499r,-3l267,487r,-366l270,121r,-3l273,115r-3,l270,106r3,-3l267,103r,-9l264,88,246,82,231,76r-21,l198,79r-9,6l183,88r-24,l147,85,132,82r,27l126,115r,6l129,121r3,3l132,163r3,3l144,166r,10l141,176r,3l138,179r,3l183,305r48,124l234,429r3,3l243,432r-3,6l237,447r-6,6l222,459r-6,6l207,471r-6,3l162,490r-39,3l84,490,42,474r-9,-6l6,441,,429r6,l9,426r6,l57,302,99,176r-3,l93,173r,-7l105,166r3,-6l111,151r,-27l114,121r3,l117,118r-3,-3l111,109r-3,-3l108,100r6,l120,106r3,l123,91r-3,-3l114,88r-3,-3l111,88r-3,l105,82r-3,-3l102,76r6,-6l111,70r3,-3l120,64r9,l138,73r6,3l171,73,198,61r27,-9l237,52r18,6l267,61r,-24l270,37r3,-3l270,31r,-6l267,22r,-13l270,3,279,r12,6l294,12r,10l291,25r,6l288,34r3,l297,37r,6l294,43r,6l297,55r,9l327,55r34,l379,67r15,6l412,76r18,-9l442,67r6,3l457,70r,3l460,76r,6l457,88r-9,l442,91r-3,3l439,106r6,l445,103r9,l454,109r-3,6l445,118r,3l448,124r3,l451,145r3,25l460,166r9,l469,173r-6,6l463,185r3,6l469,200r3,15l478,236r12,27l502,305r18,52l544,426r3,3l556,429r6,3l556,444r-12,12l508,480r-42,13l421,493r-21,-3l376,480,352,468,333,450,321,429r6,l330,426r7,l421,185r,-3l415,176r,-3l418,166r6,l427,170r,-4l430,166r,-15l433,139r,-15l439,124r,-3l436,121r,-3l430,106r,-9l433,91r,-6l427,85r-6,3l412,88r-9,3l388,91r-6,-3l364,82,352,79r-28,l315,82r-6,l303,85r-3,3l297,94r,9l291,103r,76l294,233r,251l300,496r,3l297,505r15,l330,508r22,3l367,517r9,12l385,529r3,3l388,562r-58,12l273,580xe" fillcolor="#b2b2b2" strokecolor="#b2b2b2" strokeweight="0">
                  <v:path arrowok="t" o:connecttype="custom" o:connectlocs="198,568;171,538;183,529;231,508;258,496;270,118;273,103;246,82;189,85;132,82;129,121;144,166;138,179;234,429;237,447;207,471;84,490;0,429;57,302;93,166;111,124;114,115;114,100;120,88;108,88;108,70;129,64;198,61;267,61;270,31;270,3;294,22;291,34;294,49;361,55;430,67;457,73;448,88;445,106;451,115;451,124;469,166;466,191;490,263;547,429;544,456;400,490;321,429;421,185;418,166;430,166;439,124;430,106;427,85;388,91;324,79;300,88;291,179;300,499;352,511;388,532" o:connectangles="0,0,0,0,0,0,0,0,0,0,0,0,0,0,0,0,0,0,0,0,0,0,0,0,0,0,0,0,0,0,0,0,0,0,0,0,0,0,0,0,0,0,0,0,0,0,0,0,0,0,0,0,0,0,0,0,0,0,0,0,0"/>
                </v:shape>
                <v:shape id="Freeform 6" o:spid="_x0000_s1032" style="position:absolute;left:928;top:679;width:105;height:281;visibility:visible;mso-wrap-style:square;v-text-anchor:top" coordsize="105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" path="m96,281l75,275,51,272,24,269,,269,,106,3,25,3,6,6,3,6,r,15l9,22r6,9l105,278r-6,l96,281xe" strokecolor="white" strokeweight="0">
                  <v:path arrowok="t" o:connecttype="custom" o:connectlocs="96,281;75,275;51,272;24,269;0,269;0,106;3,25;3,6;6,3;6,0;6,15;9,22;15,31;105,278;99,278;96,281" o:connectangles="0,0,0,0,0,0,0,0,0,0,0,0,0,0,0,0"/>
                </v:shape>
                <v:shape id="Freeform 7" o:spid="_x0000_s1033" style="position:absolute;left:1250;top:682;width:99;height:278;visibility:visible;mso-wrap-style:square;v-text-anchor:top" coordsize="99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" path="m93,278l63,269r-33,l,266,,133,3,,6,r,12l12,25r6,3l33,76r12,36l54,142r9,27l72,194r12,33l99,269r,9l93,278xe" strokecolor="white" strokeweight="0">
                  <v:path arrowok="t" o:connecttype="custom" o:connectlocs="93,278;63,269;30,269;0,266;0,133;3,0;6,0;6,12;12,25;18,28;33,76;45,112;54,142;63,169;72,194;84,227;99,269;99,278;93,278" o:connectangles="0,0,0,0,0,0,0,0,0,0,0,0,0,0,0,0,0,0,0"/>
                </v:shape>
                <v:shape id="Freeform 8" o:spid="_x0000_s1034" style="position:absolute;left:823;top:679;width:105;height:278;visibility:visible;mso-wrap-style:square;v-text-anchor:top" coordsize="105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" path="m3,278l,275,42,154,87,34r9,-9l96,18r3,-6l99,6r3,-3l102,r,31l105,34r,235l3,278xe" strokecolor="white" strokeweight="0">
                  <v:path arrowok="t" o:connecttype="custom" o:connectlocs="3,278;0,275;42,154;87,34;96,25;96,18;99,12;99,6;102,3;102,0;102,31;105,34;105,269;3,278" o:connectangles="0,0,0,0,0,0,0,0,0,0,0,0,0,0"/>
                </v:shape>
                <v:shape id="Freeform 9" o:spid="_x0000_s1035" style="position:absolute;left:1151;top:682;width:96;height:275;visibility:visible;mso-wrap-style:square;v-text-anchor:top" coordsize="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" path="m,275r,-6l84,28r6,-6l93,15,93,r3,l96,266,,275xe" strokecolor="white" strokeweight="0">
                  <v:path arrowok="t" o:connecttype="custom" o:connectlocs="0,275;0,269;84,28;90,22;93,15;93,0;96,0;96,266;0,275" o:connectangles="0,0,0,0,0,0,0,0,0"/>
                </v:shape>
                <v:rect id="Rectangle 10" o:spid="_x0000_s1036" style="position:absolute;left: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" fillcolor="black" strokeweight="0"/>
                <v:rect id="Rectangle 11" o:spid="_x0000_s1037" style="position:absolute;left:8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" fillcolor="#020202" strokecolor="#020202" strokeweight="0"/>
                <v:rect id="Rectangle 12" o:spid="_x0000_s1038" style="position:absolute;left:15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" fillcolor="#040404" strokecolor="#040404" strokeweight="0"/>
                <v:rect id="Rectangle 13" o:spid="_x0000_s1039" style="position:absolute;left:23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" fillcolor="#060606" strokecolor="#060606" strokeweight="0"/>
                <v:rect id="Rectangle 14" o:spid="_x0000_s1040" style="position:absolute;left:309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" fillcolor="#080808" strokecolor="#080808" strokeweight="0"/>
                <v:rect id="Rectangle 15" o:spid="_x0000_s1041" style="position:absolute;left:38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" fillcolor="#0a0a0a" strokecolor="#0a0a0a" strokeweight="0"/>
                <v:rect id="Rectangle 16" o:spid="_x0000_s1042" style="position:absolute;left:46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" fillcolor="#0c0c0c" strokecolor="#0c0c0c" strokeweight="0"/>
                <v:rect id="Rectangle 17" o:spid="_x0000_s1043" style="position:absolute;left:54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" fillcolor="#0e0e0e" strokecolor="#0e0e0e" strokeweight="0"/>
                <v:rect id="Rectangle 18" o:spid="_x0000_s1044" style="position:absolute;left:61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" fillcolor="#101010" strokecolor="#101010" strokeweight="0"/>
                <v:rect id="Rectangle 19" o:spid="_x0000_s1045" style="position:absolute;left:69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" fillcolor="#121212" strokecolor="#121212" strokeweight="0"/>
                <v:rect id="Rectangle 20" o:spid="_x0000_s1046" style="position:absolute;left:76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" fillcolor="#141414" strokecolor="#141414" strokeweight="0"/>
                <v:rect id="Rectangle 21" o:spid="_x0000_s1047" style="position:absolute;left:84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" fillcolor="#161616" strokecolor="#161616" strokeweight="0"/>
                <v:rect id="Rectangle 22" o:spid="_x0000_s1048" style="position:absolute;left:92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" fillcolor="#181818" strokecolor="#181818" strokeweight="0"/>
                <v:rect id="Rectangle 23" o:spid="_x0000_s1049" style="position:absolute;left:100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" fillcolor="#1a1a1a" strokecolor="#1a1a1a" strokeweight="0"/>
                <v:rect id="Rectangle 24" o:spid="_x0000_s1050" style="position:absolute;left:1078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" fillcolor="#1c1c1c" strokecolor="#1c1c1c" strokeweight="0"/>
                <v:rect id="Rectangle 25" o:spid="_x0000_s1051" style="position:absolute;left:115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" fillcolor="#1e1e1e" strokecolor="#1e1e1e" strokeweight="0"/>
                <v:rect id="Rectangle 26" o:spid="_x0000_s1052" style="position:absolute;left:123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" fillcolor="#202020" strokecolor="#202020" strokeweight="0"/>
                <v:rect id="Rectangle 27" o:spid="_x0000_s1053" style="position:absolute;left:130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" fillcolor="#222" strokecolor="#222" strokeweight="0"/>
                <v:rect id="Rectangle 28" o:spid="_x0000_s1054" style="position:absolute;left:138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" fillcolor="#242424" strokecolor="#242424" strokeweight="0"/>
                <v:rect id="Rectangle 29" o:spid="_x0000_s1055" style="position:absolute;left:146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" fillcolor="#262626" strokecolor="#262626" strokeweight="0"/>
                <v:rect id="Rectangle 30" o:spid="_x0000_s1056" style="position:absolute;left:153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" fillcolor="#282828" strokecolor="#282828" strokeweight="0"/>
                <v:rect id="Rectangle 31" o:spid="_x0000_s1057" style="position:absolute;left:161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" fillcolor="#2a2a2a" strokecolor="#2a2a2a" strokeweight="0"/>
                <v:rect id="Rectangle 32" o:spid="_x0000_s1058" style="position:absolute;left:169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" fillcolor="#2c2c2c" strokecolor="#2c2c2c" strokeweight="0"/>
                <v:rect id="Rectangle 33" o:spid="_x0000_s1059" style="position:absolute;left:176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" fillcolor="#2e2e2e" strokecolor="#2e2e2e" strokeweight="0"/>
                <v:rect id="Rectangle 34" o:spid="_x0000_s1060" style="position:absolute;left:1844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" fillcolor="#303030" strokecolor="#303030" strokeweight="0"/>
                <v:rect id="Rectangle 35" o:spid="_x0000_s1061" style="position:absolute;left:192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" fillcolor="#323232" strokecolor="#323232" strokeweight="0"/>
                <v:rect id="Rectangle 36" o:spid="_x0000_s1062" style="position:absolute;left:199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" fillcolor="#343434" strokecolor="#343434" strokeweight="0"/>
                <v:rect id="Rectangle 37" o:spid="_x0000_s1063" style="position:absolute;left:207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" fillcolor="#363636" strokecolor="#363636" strokeweight="0"/>
                <v:rect id="Rectangle 38" o:spid="_x0000_s1064" style="position:absolute;left:215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" fillcolor="#383838" strokecolor="#383838" strokeweight="0"/>
                <v:rect id="Rectangle 39" o:spid="_x0000_s1065" style="position:absolute;left:222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" fillcolor="#3a3a3a" strokecolor="#3a3a3a" strokeweight="0"/>
                <v:rect id="Rectangle 40" o:spid="_x0000_s1066" style="position:absolute;left:230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" fillcolor="#3c3c3c" strokecolor="#3c3c3c" strokeweight="0"/>
                <v:rect id="Rectangle 41" o:spid="_x0000_s1067" style="position:absolute;left:238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" fillcolor="#3e3e3e" strokecolor="#3e3e3e" strokeweight="0"/>
                <v:rect id="Rectangle 42" o:spid="_x0000_s1068" style="position:absolute;left:245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" fillcolor="#404040" strokecolor="#404040" strokeweight="0"/>
                <v:rect id="Rectangle 43" o:spid="_x0000_s1069" style="position:absolute;left:253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" fillcolor="#424242" strokecolor="#424242" strokeweight="0"/>
                <v:rect id="Rectangle 44" o:spid="_x0000_s1070" style="position:absolute;left:2610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" fillcolor="#444" strokecolor="#444" strokeweight="0"/>
                <v:rect id="Rectangle 45" o:spid="_x0000_s1071" style="position:absolute;left:268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" fillcolor="#464646" strokecolor="#464646" strokeweight="0"/>
                <v:rect id="Rectangle 46" o:spid="_x0000_s1072" style="position:absolute;left:276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" fillcolor="#484848" strokecolor="#484848" strokeweight="0"/>
                <v:rect id="Rectangle 47" o:spid="_x0000_s1073" style="position:absolute;left:284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" fillcolor="#4a4a4a" strokecolor="#4a4a4a" strokeweight="0"/>
                <v:rect id="Rectangle 48" o:spid="_x0000_s1074" style="position:absolute;left:291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" fillcolor="#4c4c4c" strokecolor="#4c4c4c" strokeweight="0"/>
                <v:rect id="Rectangle 49" o:spid="_x0000_s1075" style="position:absolute;left:299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" fillcolor="#4e4e4e" strokecolor="#4e4e4e" strokeweight="0"/>
                <v:rect id="Rectangle 50" o:spid="_x0000_s1076" style="position:absolute;left:307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" fillcolor="#505050" strokecolor="#505050" strokeweight="0"/>
                <v:rect id="Rectangle 51" o:spid="_x0000_s1077" style="position:absolute;left:314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" fillcolor="#525252" strokecolor="#525252" strokeweight="0"/>
                <v:rect id="Rectangle 52" o:spid="_x0000_s1078" style="position:absolute;left:322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" fillcolor="#545454" strokecolor="#545454" strokeweight="0"/>
                <v:rect id="Rectangle 53" o:spid="_x0000_s1079" style="position:absolute;left:330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" fillcolor="#565656" strokecolor="#565656" strokeweight="0"/>
                <v:rect id="Rectangle 54" o:spid="_x0000_s1080" style="position:absolute;left:3379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" fillcolor="#585858" strokecolor="#585858" strokeweight="0"/>
                <v:rect id="Rectangle 55" o:spid="_x0000_s1081" style="position:absolute;left:345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" fillcolor="#5a5a5a" strokecolor="#5a5a5a" strokeweight="0"/>
                <v:rect id="Rectangle 56" o:spid="_x0000_s1082" style="position:absolute;left:353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" fillcolor="#5c5c5c" strokecolor="#5c5c5c" strokeweight="0"/>
                <v:rect id="Rectangle 57" o:spid="_x0000_s1083" style="position:absolute;left:360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" fillcolor="#5e5e5e" strokecolor="#5e5e5e" strokeweight="0"/>
                <v:rect id="Rectangle 58" o:spid="_x0000_s1084" style="position:absolute;left:368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" fillcolor="#606060" strokecolor="#606060" strokeweight="0"/>
                <v:rect id="Rectangle 59" o:spid="_x0000_s1085" style="position:absolute;left:376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" fillcolor="#626262" strokecolor="#626262" strokeweight="0"/>
                <v:rect id="Rectangle 60" o:spid="_x0000_s1086" style="position:absolute;left:383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" fillcolor="#646464" strokecolor="#646464" strokeweight="0"/>
                <v:rect id="Rectangle 61" o:spid="_x0000_s1087" style="position:absolute;left:391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" fillcolor="#666" strokecolor="#666" strokeweight="0"/>
                <v:rect id="Rectangle 62" o:spid="_x0000_s1088" style="position:absolute;left:399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" fillcolor="#686868" strokecolor="#686868" strokeweight="0"/>
                <v:rect id="Rectangle 63" o:spid="_x0000_s1089" style="position:absolute;left:407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" fillcolor="#6a6a6a" strokecolor="#6a6a6a" strokeweight="0"/>
                <v:rect id="Rectangle 64" o:spid="_x0000_s1090" style="position:absolute;left:4145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" fillcolor="#6c6c6c" strokecolor="#6c6c6c" strokeweight="0"/>
                <v:rect id="Rectangle 65" o:spid="_x0000_s1091" style="position:absolute;left:422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" fillcolor="#6e6e6e" strokecolor="#6e6e6e" strokeweight="0"/>
                <v:rect id="Rectangle 66" o:spid="_x0000_s1092" style="position:absolute;left:429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" fillcolor="#707070" strokecolor="#707070" strokeweight="0"/>
                <v:rect id="Rectangle 67" o:spid="_x0000_s1093" style="position:absolute;left:437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" fillcolor="#727272" strokecolor="#727272" strokeweight="0"/>
                <v:rect id="Rectangle 68" o:spid="_x0000_s1094" style="position:absolute;left:445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" fillcolor="#747474" strokecolor="#747474" strokeweight="0"/>
                <v:rect id="Rectangle 69" o:spid="_x0000_s1095" style="position:absolute;left:453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" fillcolor="#767676" strokecolor="#767676" strokeweight="0"/>
                <v:rect id="Rectangle 70" o:spid="_x0000_s1096" style="position:absolute;left:460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" fillcolor="#787878" strokecolor="#787878" strokeweight="0"/>
                <v:rect id="Rectangle 71" o:spid="_x0000_s1097" style="position:absolute;left:468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" fillcolor="#7a7a7a" strokecolor="#7a7a7a" strokeweight="0"/>
                <v:rect id="Rectangle 72" o:spid="_x0000_s1098" style="position:absolute;left:475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" fillcolor="#7c7c7c" strokecolor="#7c7c7c" strokeweight="0"/>
                <v:rect id="Rectangle 73" o:spid="_x0000_s1099" style="position:absolute;left:483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" fillcolor="#7e7e7e" strokecolor="#7e7e7e" strokeweight="0"/>
                <v:rect id="Rectangle 74" o:spid="_x0000_s1100" style="position:absolute;left:4911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" fillcolor="#7f7f7f" strokecolor="#7f7f7f" strokeweight="0"/>
                <v:rect id="Rectangle 75" o:spid="_x0000_s1101" style="position:absolute;left:499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" fillcolor="#818181" strokecolor="#818181" strokeweight="0"/>
                <v:rect id="Rectangle 76" o:spid="_x0000_s1102" style="position:absolute;left:506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" fillcolor="#838383" strokecolor="#838383" strokeweight="0"/>
                <v:rect id="Rectangle 77" o:spid="_x0000_s1103" style="position:absolute;left:514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" fillcolor="#858585" strokecolor="#858585" strokeweight="0"/>
                <v:rect id="Rectangle 78" o:spid="_x0000_s1104" style="position:absolute;left:522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" fillcolor="#878787" strokecolor="#878787" strokeweight="0"/>
                <v:rect id="Rectangle 79" o:spid="_x0000_s1105" style="position:absolute;left:529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" fillcolor="#898989" strokecolor="#898989" strokeweight="0"/>
                <v:rect id="Rectangle 80" o:spid="_x0000_s1106" style="position:absolute;left:537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" fillcolor="#8b8b8b" strokecolor="#8b8b8b" strokeweight="0"/>
                <v:rect id="Rectangle 81" o:spid="_x0000_s1107" style="position:absolute;left:544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" fillcolor="#8d8d8d" strokecolor="#8d8d8d" strokeweight="0"/>
                <v:rect id="Rectangle 82" o:spid="_x0000_s1108" style="position:absolute;left:552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" fillcolor="#8f8f8f" strokecolor="#8f8f8f" strokeweight="0"/>
                <v:rect id="Rectangle 83" o:spid="_x0000_s1109" style="position:absolute;left:560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" fillcolor="#919191" strokecolor="#919191" strokeweight="0"/>
                <v:rect id="Rectangle 84" o:spid="_x0000_s1110" style="position:absolute;left:5680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" fillcolor="#939393" strokecolor="#939393" strokeweight="0"/>
                <v:rect id="Rectangle 85" o:spid="_x0000_s1111" style="position:absolute;left:575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" fillcolor="#959595" strokecolor="#959595" strokeweight="0"/>
                <v:rect id="Rectangle 86" o:spid="_x0000_s1112" style="position:absolute;left:583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" fillcolor="#979797" strokecolor="#979797" strokeweight="0"/>
                <v:rect id="Rectangle 87" o:spid="_x0000_s1113" style="position:absolute;left:591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" fillcolor="#999" strokecolor="#999" strokeweight="0"/>
                <v:rect id="Rectangle 88" o:spid="_x0000_s1114" style="position:absolute;left:598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" fillcolor="#9b9b9b" strokecolor="#9b9b9b" strokeweight="0"/>
                <v:rect id="Rectangle 89" o:spid="_x0000_s1115" style="position:absolute;left:606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" fillcolor="#9d9d9d" strokecolor="#9d9d9d" strokeweight="0"/>
                <v:rect id="Rectangle 90" o:spid="_x0000_s1116" style="position:absolute;left:614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" fillcolor="#9f9f9f" strokecolor="#9f9f9f" strokeweight="0"/>
                <v:rect id="Rectangle 91" o:spid="_x0000_s1117" style="position:absolute;left:621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" fillcolor="#a1a1a1" strokecolor="#a1a1a1" strokeweight="0"/>
                <v:rect id="Rectangle 92" o:spid="_x0000_s1118" style="position:absolute;left:629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" fillcolor="#a3a3a3" strokecolor="#a3a3a3" strokeweight="0"/>
                <v:rect id="Rectangle 93" o:spid="_x0000_s1119" style="position:absolute;left:6371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" fillcolor="#a5a5a5" strokecolor="#a5a5a5" strokeweight="0"/>
                <v:rect id="Rectangle 94" o:spid="_x0000_s1120" style="position:absolute;left:6446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" fillcolor="#a7a7a7" strokecolor="#a7a7a7" strokeweight="0"/>
                <v:rect id="Rectangle 95" o:spid="_x0000_s1121" style="position:absolute;left:652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" fillcolor="#a9a9a9" strokecolor="#a9a9a9" strokeweight="0"/>
                <v:rect id="Rectangle 96" o:spid="_x0000_s1122" style="position:absolute;left:660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" fillcolor="#ababab" strokecolor="#ababab" strokeweight="0"/>
                <v:rect id="Rectangle 97" o:spid="_x0000_s1123" style="position:absolute;left:6678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" fillcolor="#adadad" strokecolor="#adadad" strokeweight="0"/>
                <v:rect id="Rectangle 98" o:spid="_x0000_s1124" style="position:absolute;left:6753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" fillcolor="#afafaf" strokecolor="#afafaf" strokeweight="0"/>
                <v:rect id="Rectangle 99" o:spid="_x0000_s1125" style="position:absolute;left:683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" fillcolor="#b1b1b1" strokecolor="#b1b1b1" strokeweight="0"/>
                <v:rect id="Rectangle 100" o:spid="_x0000_s1126" style="position:absolute;left:690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" fillcolor="#b3b3b3" strokecolor="#b3b3b3" strokeweight="0"/>
                <v:rect id="Rectangle 101" o:spid="_x0000_s1127" style="position:absolute;left:698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" fillcolor="#b5b5b5" strokecolor="#b5b5b5" strokeweight="0"/>
                <v:rect id="Rectangle 102" o:spid="_x0000_s1128" style="position:absolute;left:706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" fillcolor="#b7b7b7" strokecolor="#b7b7b7" strokeweight="0"/>
                <v:rect id="Rectangle 103" o:spid="_x0000_s1129" style="position:absolute;left:713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" fillcolor="#b9b9b9" strokecolor="#b9b9b9" strokeweight="0"/>
                <v:rect id="Rectangle 104" o:spid="_x0000_s1130" style="position:absolute;left:7215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" fillcolor="#bbb" strokecolor="#bbb" strokeweight="0"/>
                <v:rect id="Rectangle 105" o:spid="_x0000_s1131" style="position:absolute;left:729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" fillcolor="#bdbdbd" strokecolor="#bdbdbd" strokeweight="0"/>
                <v:rect id="Rectangle 106" o:spid="_x0000_s1132" style="position:absolute;left:736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" fillcolor="#bfbfbf" strokecolor="#bfbfbf" strokeweight="0"/>
                <v:rect id="Rectangle 107" o:spid="_x0000_s1133" style="position:absolute;left:744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" fillcolor="#c1c1c1" strokecolor="#c1c1c1" strokeweight="0"/>
                <v:rect id="Rectangle 108" o:spid="_x0000_s1134" style="position:absolute;left:752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" fillcolor="#c3c3c3" strokecolor="#c3c3c3" strokeweight="0"/>
                <v:rect id="Rectangle 109" o:spid="_x0000_s1135" style="position:absolute;left:7597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" fillcolor="#c5c5c5" strokecolor="#c5c5c5" strokeweight="0"/>
                <v:rect id="Rectangle 110" o:spid="_x0000_s1136" style="position:absolute;left:7675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" fillcolor="#c7c7c7" strokecolor="#c7c7c7" strokeweight="0"/>
                <v:rect id="Rectangle 111" o:spid="_x0000_s1137" style="position:absolute;left:7750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" fillcolor="#c9c9c9" strokecolor="#c9c9c9" strokeweight="0"/>
                <v:rect id="Rectangle 112" o:spid="_x0000_s1138" style="position:absolute;left:782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" fillcolor="#cbcbcb" strokecolor="#cbcbcb" strokeweight="0"/>
                <v:rect id="Rectangle 113" o:spid="_x0000_s1139" style="position:absolute;left:790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" fillcolor="#cdcdcd" strokecolor="#cdcdcd" strokeweight="0"/>
                <v:rect id="Rectangle 114" o:spid="_x0000_s1140" style="position:absolute;left:7981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" fillcolor="#cfcfcf" strokecolor="#cfcfcf" strokeweight="0"/>
                <v:rect id="Rectangle 115" o:spid="_x0000_s1141" style="position:absolute;left:806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" fillcolor="#d1d1d1" strokecolor="#d1d1d1" strokeweight="0"/>
                <v:rect id="Rectangle 116" o:spid="_x0000_s1142" style="position:absolute;left:813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" fillcolor="#d3d3d3" strokecolor="#d3d3d3" strokeweight="0"/>
                <v:rect id="Rectangle 117" o:spid="_x0000_s1143" style="position:absolute;left:821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" fillcolor="#d5d5d5" strokecolor="#d5d5d5" strokeweight="0"/>
                <v:rect id="Rectangle 118" o:spid="_x0000_s1144" style="position:absolute;left:828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" fillcolor="#d7d7d7" strokecolor="#d7d7d7" strokeweight="0"/>
                <v:rect id="Rectangle 119" o:spid="_x0000_s1145" style="position:absolute;left:8366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" fillcolor="#d9d9d9" strokecolor="#d9d9d9" strokeweight="0"/>
                <v:rect id="Rectangle 120" o:spid="_x0000_s1146" style="position:absolute;left:8441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" fillcolor="#dbdbdb" strokecolor="#dbdbdb" strokeweight="0"/>
                <v:rect id="Rectangle 121" o:spid="_x0000_s1147" style="position:absolute;left:8519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" fillcolor="#ddd" strokecolor="#ddd" strokeweight="0"/>
                <v:rect id="Rectangle 122" o:spid="_x0000_s1148" style="position:absolute;left:8594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" fillcolor="#dfdfdf" strokecolor="#dfdfdf" strokeweight="0"/>
                <v:rect id="Rectangle 123" o:spid="_x0000_s1149" style="position:absolute;left:8672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" fillcolor="#e1e1e1" strokecolor="#e1e1e1" strokeweight="0"/>
                <v:rect id="Rectangle 124" o:spid="_x0000_s1150" style="position:absolute;left:8747;top:9;width:79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" fillcolor="#e3e3e3" strokecolor="#e3e3e3" strokeweight="0"/>
                <v:rect id="Rectangle 125" o:spid="_x0000_s1151" style="position:absolute;left:8826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" fillcolor="#e5e5e5" strokecolor="#e5e5e5" strokeweight="0"/>
                <v:rect id="Rectangle 126" o:spid="_x0000_s1152" style="position:absolute;left:8904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" fillcolor="#e7e7e7" strokecolor="#e7e7e7" strokeweight="0"/>
                <v:rect id="Rectangle 127" o:spid="_x0000_s1153" style="position:absolute;left:8979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" fillcolor="#e9e9e9" strokecolor="#e9e9e9" strokeweight="0"/>
                <v:rect id="Rectangle 128" o:spid="_x0000_s1154" style="position:absolute;left:9057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" fillcolor="#ebebeb" strokecolor="#ebebeb" strokeweight="0"/>
                <v:rect id="Rectangle 129" o:spid="_x0000_s1155" style="position:absolute;left:913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" fillcolor="#ededed" strokecolor="#ededed" strokeweight="0"/>
                <v:rect id="Rectangle 130" o:spid="_x0000_s1156" style="position:absolute;left:921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" fillcolor="#efefef" strokecolor="#efefef" strokeweight="0"/>
                <v:rect id="Rectangle 131" o:spid="_x0000_s1157" style="position:absolute;left:928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" fillcolor="#f1f1f1" strokecolor="#f1f1f1" strokeweight="0"/>
                <v:rect id="Rectangle 132" o:spid="_x0000_s1158" style="position:absolute;left:9363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" fillcolor="#f3f3f3" strokecolor="#f3f3f3" strokeweight="0"/>
                <v:rect id="Rectangle 133" o:spid="_x0000_s1159" style="position:absolute;left:9438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" fillcolor="#f5f5f5" strokecolor="#f5f5f5" strokeweight="0"/>
                <v:rect id="Rectangle 134" o:spid="_x0000_s1160" style="position:absolute;left:9516;top:9;width:76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" fillcolor="#f7f7f7" strokecolor="#f7f7f7" strokeweight="0"/>
                <v:rect id="Rectangle 135" o:spid="_x0000_s1161" style="position:absolute;left:9592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" fillcolor="#f9f9f9" strokecolor="#f9f9f9" strokeweight="0"/>
                <v:rect id="Rectangle 136" o:spid="_x0000_s1162" style="position:absolute;left:9670;top:9;width:7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" fillcolor="#fbfbfb" strokecolor="#fbfbfb" strokeweight="0"/>
                <v:rect id="Rectangle 137" o:spid="_x0000_s1163" style="position:absolute;left:9745;top:9;width:7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" fillcolor="#fdfdfd" strokecolor="#fdfdfd" strokeweight="0"/>
                <v:rect id="Rectangle 138" o:spid="_x0000_s1164" style="position:absolute;left: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" fillcolor="black" strokeweight="0"/>
                <v:rect id="Rectangle 139" o:spid="_x0000_s1165" style="position:absolute;left:8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" fillcolor="#020202" strokecolor="#020202" strokeweight="0"/>
                <v:rect id="Rectangle 140" o:spid="_x0000_s1166" style="position:absolute;left:15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" fillcolor="#040404" strokecolor="#040404" strokeweight="0"/>
                <v:rect id="Rectangle 141" o:spid="_x0000_s1167" style="position:absolute;left:23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" fillcolor="#060606" strokecolor="#060606" strokeweight="0"/>
                <v:rect id="Rectangle 142" o:spid="_x0000_s1168" style="position:absolute;left:309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" fillcolor="#080808" strokecolor="#080808" strokeweight="0"/>
                <v:rect id="Rectangle 143" o:spid="_x0000_s1169" style="position:absolute;left:388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" fillcolor="#0a0a0a" strokecolor="#0a0a0a" strokeweight="0"/>
                <v:rect id="Rectangle 144" o:spid="_x0000_s1170" style="position:absolute;left:46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" fillcolor="#0c0c0c" strokecolor="#0c0c0c" strokeweight="0"/>
                <v:rect id="Rectangle 145" o:spid="_x0000_s1171" style="position:absolute;left:54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" fillcolor="#0e0e0e" strokecolor="#0e0e0e" strokeweight="0"/>
                <v:rect id="Rectangle 146" o:spid="_x0000_s1172" style="position:absolute;left:61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" fillcolor="#101010" strokecolor="#101010" strokeweight="0"/>
                <v:rect id="Rectangle 147" o:spid="_x0000_s1173" style="position:absolute;left:69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" fillcolor="#121212" strokecolor="#121212" strokeweight="0"/>
                <v:rect id="Rectangle 148" o:spid="_x0000_s1174" style="position:absolute;left:769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" fillcolor="#141414" strokecolor="#141414" strokeweight="0"/>
                <v:rect id="Rectangle 149" o:spid="_x0000_s1175" style="position:absolute;left:847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" fillcolor="#161616" strokecolor="#161616" strokeweight="0"/>
                <v:rect id="Rectangle 150" o:spid="_x0000_s1176" style="position:absolute;left:92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" fillcolor="#181818" strokecolor="#181818" strokeweight="0"/>
                <v:rect id="Rectangle 151" o:spid="_x0000_s1177" style="position:absolute;left:100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" fillcolor="#1a1a1a" strokecolor="#1a1a1a" strokeweight="0"/>
                <v:rect id="Rectangle 152" o:spid="_x0000_s1178" style="position:absolute;left:1078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" fillcolor="#1c1c1c" strokecolor="#1c1c1c" strokeweight="0"/>
                <v:rect id="Rectangle 153" o:spid="_x0000_s1179" style="position:absolute;left:115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" fillcolor="#1e1e1e" strokecolor="#1e1e1e" strokeweight="0"/>
                <v:rect id="Rectangle 154" o:spid="_x0000_s1180" style="position:absolute;left:123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" fillcolor="#202020" strokecolor="#202020" strokeweight="0"/>
                <v:rect id="Rectangle 155" o:spid="_x0000_s1181" style="position:absolute;left:130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" fillcolor="#222" strokecolor="#222" strokeweight="0"/>
                <v:rect id="Rectangle 156" o:spid="_x0000_s1182" style="position:absolute;left:1385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" fillcolor="#242424" strokecolor="#242424" strokeweight="0"/>
                <v:rect id="Rectangle 157" o:spid="_x0000_s1183" style="position:absolute;left:146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" fillcolor="#262626" strokecolor="#262626" strokeweight="0"/>
                <v:rect id="Rectangle 158" o:spid="_x0000_s1184" style="position:absolute;left:1538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" fillcolor="#282828" strokecolor="#282828" strokeweight="0"/>
                <v:rect id="Rectangle 159" o:spid="_x0000_s1185" style="position:absolute;left:1613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" fillcolor="#2a2a2a" strokecolor="#2a2a2a" strokeweight="0"/>
                <v:rect id="Rectangle 160" o:spid="_x0000_s1186" style="position:absolute;left:1691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" fillcolor="#2c2c2c" strokecolor="#2c2c2c" strokeweight="0"/>
                <v:rect id="Rectangle 161" o:spid="_x0000_s1187" style="position:absolute;left:1766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" fillcolor="#2e2e2e" strokecolor="#2e2e2e" strokeweight="0"/>
                <v:rect id="Rectangle 162" o:spid="_x0000_s1188" style="position:absolute;left:1844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" fillcolor="#303030" strokecolor="#303030" strokeweight="0"/>
                <v:rect id="Rectangle 163" o:spid="_x0000_s1189" style="position:absolute;left:192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" fillcolor="#323232" strokecolor="#323232" strokeweight="0"/>
                <v:rect id="Rectangle 164" o:spid="_x0000_s1190" style="position:absolute;left:199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" fillcolor="#343434" strokecolor="#343434" strokeweight="0"/>
                <v:rect id="Rectangle 165" o:spid="_x0000_s1191" style="position:absolute;left:207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" fillcolor="#363636" strokecolor="#363636" strokeweight="0"/>
                <v:rect id="Rectangle 166" o:spid="_x0000_s1192" style="position:absolute;left:215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" fillcolor="#383838" strokecolor="#383838" strokeweight="0"/>
                <v:rect id="Rectangle 167" o:spid="_x0000_s1193" style="position:absolute;left:222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" fillcolor="#3a3a3a" strokecolor="#3a3a3a" strokeweight="0"/>
                <v:rect id="Rectangle 168" o:spid="_x0000_s1194" style="position:absolute;left:230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" fillcolor="#3c3c3c" strokecolor="#3c3c3c" strokeweight="0"/>
                <v:rect id="Rectangle 169" o:spid="_x0000_s1195" style="position:absolute;left:238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" fillcolor="#3e3e3e" strokecolor="#3e3e3e" strokeweight="0"/>
                <v:rect id="Rectangle 170" o:spid="_x0000_s1196" style="position:absolute;left:245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" fillcolor="#404040" strokecolor="#404040" strokeweight="0"/>
                <v:rect id="Rectangle 171" o:spid="_x0000_s1197" style="position:absolute;left:2535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" fillcolor="#424242" strokecolor="#424242" strokeweight="0"/>
                <v:rect id="Rectangle 172" o:spid="_x0000_s1198" style="position:absolute;left:2610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" fillcolor="#444" strokecolor="#444" strokeweight="0"/>
                <v:rect id="Rectangle 173" o:spid="_x0000_s1199" style="position:absolute;left:268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" fillcolor="#464646" strokecolor="#464646" strokeweight="0"/>
                <v:rect id="Rectangle 174" o:spid="_x0000_s1200" style="position:absolute;left:276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" fillcolor="#484848" strokecolor="#484848" strokeweight="0"/>
                <v:rect id="Rectangle 175" o:spid="_x0000_s1201" style="position:absolute;left:2842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" fillcolor="#4a4a4a" strokecolor="#4a4a4a" strokeweight="0"/>
                <v:rect id="Rectangle 176" o:spid="_x0000_s1202" style="position:absolute;left:2917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" fillcolor="#4c4c4c" strokecolor="#4c4c4c" strokeweight="0"/>
                <v:rect id="Rectangle 177" o:spid="_x0000_s1203" style="position:absolute;left:299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" fillcolor="#4e4e4e" strokecolor="#4e4e4e" strokeweight="0"/>
                <v:rect id="Rectangle 178" o:spid="_x0000_s1204" style="position:absolute;left:307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" fillcolor="#505050" strokecolor="#505050" strokeweight="0"/>
                <v:rect id="Rectangle 179" o:spid="_x0000_s1205" style="position:absolute;left:314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" fillcolor="#525252" strokecolor="#525252" strokeweight="0"/>
                <v:rect id="Rectangle 180" o:spid="_x0000_s1206" style="position:absolute;left:322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" fillcolor="#545454" strokecolor="#545454" strokeweight="0"/>
                <v:rect id="Rectangle 181" o:spid="_x0000_s1207" style="position:absolute;left:330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" fillcolor="#565656" strokecolor="#565656" strokeweight="0"/>
                <v:rect id="Rectangle 182" o:spid="_x0000_s1208" style="position:absolute;left:3379;top:178;width:76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" fillcolor="#585858" strokecolor="#585858" strokeweight="0"/>
                <v:rect id="Rectangle 183" o:spid="_x0000_s1209" style="position:absolute;left:345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" fillcolor="#5a5a5a" strokecolor="#5a5a5a" strokeweight="0"/>
                <v:rect id="Rectangle 184" o:spid="_x0000_s1210" style="position:absolute;left:353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" fillcolor="#5c5c5c" strokecolor="#5c5c5c" strokeweight="0"/>
                <v:rect id="Rectangle 185" o:spid="_x0000_s1211" style="position:absolute;left:360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" fillcolor="#5e5e5e" strokecolor="#5e5e5e" strokeweight="0"/>
                <v:rect id="Rectangle 186" o:spid="_x0000_s1212" style="position:absolute;left:368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" fillcolor="#606060" strokecolor="#606060" strokeweight="0"/>
                <v:rect id="Rectangle 187" o:spid="_x0000_s1213" style="position:absolute;left:3761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" fillcolor="#626262" strokecolor="#626262" strokeweight="0"/>
                <v:rect id="Rectangle 188" o:spid="_x0000_s1214" style="position:absolute;left:3839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" fillcolor="#646464" strokecolor="#646464" strokeweight="0"/>
                <v:rect id="Rectangle 189" o:spid="_x0000_s1215" style="position:absolute;left:3914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" fillcolor="#666" strokecolor="#666" strokeweight="0"/>
                <v:rect id="Rectangle 190" o:spid="_x0000_s1216" style="position:absolute;left:399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" fillcolor="#686868" strokecolor="#686868" strokeweight="0"/>
                <v:rect id="Rectangle 191" o:spid="_x0000_s1217" style="position:absolute;left:4070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" fillcolor="#6a6a6a" strokecolor="#6a6a6a" strokeweight="0"/>
                <v:rect id="Rectangle 192" o:spid="_x0000_s1218" style="position:absolute;left:4145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" fillcolor="#6c6c6c" strokecolor="#6c6c6c" strokeweight="0"/>
                <v:rect id="Rectangle 193" o:spid="_x0000_s1219" style="position:absolute;left:4224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" fillcolor="#6e6e6e" strokecolor="#6e6e6e" strokeweight="0"/>
                <v:rect id="Rectangle 194" o:spid="_x0000_s1220" style="position:absolute;left:4299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" fillcolor="#707070" strokecolor="#707070" strokeweight="0"/>
                <v:rect id="Rectangle 195" o:spid="_x0000_s1221" style="position:absolute;left:4377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" fillcolor="#727272" strokecolor="#727272" strokeweight="0"/>
                <v:rect id="Rectangle 196" o:spid="_x0000_s1222" style="position:absolute;left:4452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" fillcolor="#747474" strokecolor="#747474" strokeweight="0"/>
                <v:rect id="Rectangle 197" o:spid="_x0000_s1223" style="position:absolute;left:4530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" fillcolor="#767676" strokecolor="#767676" strokeweight="0"/>
                <v:rect id="Rectangle 198" o:spid="_x0000_s1224" style="position:absolute;left:4605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" fillcolor="#787878" strokecolor="#787878" strokeweight="0"/>
                <v:rect id="Rectangle 199" o:spid="_x0000_s1225" style="position:absolute;left:4683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" fillcolor="#7a7a7a" strokecolor="#7a7a7a" strokeweight="0"/>
                <v:rect id="Rectangle 200" o:spid="_x0000_s1226" style="position:absolute;left:4758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" fillcolor="#7c7c7c" strokecolor="#7c7c7c" strokeweight="0"/>
                <v:rect id="Rectangle 201" o:spid="_x0000_s1227" style="position:absolute;left:4836;top:178;width:75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" fillcolor="#7e7e7e" strokecolor="#7e7e7e" strokeweight="0"/>
                <v:rect id="Rectangle 202" o:spid="_x0000_s1228" style="position:absolute;left:4911;top:178;width:79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" fillcolor="#7f7f7f" strokecolor="#7f7f7f" strokeweight="0"/>
                <v:rect id="Rectangle 203" o:spid="_x0000_s1229" style="position:absolute;left:4990;top:178;width:78;height: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" fillcolor="#818181" strokecolor="#818181" strokeweight="0"/>
              </v:group>
              <v:rect id="Rectangle 205" o:spid="_x0000_s1230" style="position:absolute;left:32181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" fillcolor="#838383" strokecolor="#838383" strokeweight="0"/>
              <v:rect id="Rectangle 206" o:spid="_x0000_s1231" style="position:absolute;left:3265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" fillcolor="#858585" strokecolor="#858585" strokeweight="0"/>
              <v:rect id="Rectangle 207" o:spid="_x0000_s1232" style="position:absolute;left:3315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" fillcolor="#878787" strokecolor="#878787" strokeweight="0"/>
              <v:rect id="Rectangle 208" o:spid="_x0000_s1233" style="position:absolute;left:3362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" fillcolor="#898989" strokecolor="#898989" strokeweight="0"/>
              <v:rect id="Rectangle 209" o:spid="_x0000_s1234" style="position:absolute;left:34124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" fillcolor="#8b8b8b" strokecolor="#8b8b8b" strokeweight="0"/>
              <v:rect id="Rectangle 210" o:spid="_x0000_s1235" style="position:absolute;left:3460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" fillcolor="#8d8d8d" strokecolor="#8d8d8d" strokeweight="0"/>
              <v:rect id="Rectangle 211" o:spid="_x0000_s1236" style="position:absolute;left:35096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" fillcolor="#8f8f8f" strokecolor="#8f8f8f" strokeweight="0"/>
              <v:rect id="Rectangle 212" o:spid="_x0000_s1237" style="position:absolute;left:35572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" fillcolor="#919191" strokecolor="#919191" strokeweight="0"/>
              <v:rect id="Rectangle 213" o:spid="_x0000_s1238" style="position:absolute;left:36068;top:1130;width:48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" fillcolor="#939393" strokecolor="#939393" strokeweight="0"/>
              <v:rect id="Rectangle 214" o:spid="_x0000_s1239" style="position:absolute;left:3655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" fillcolor="#959595" strokecolor="#959595" strokeweight="0"/>
              <v:rect id="Rectangle 215" o:spid="_x0000_s1240" style="position:absolute;left:37045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" fillcolor="#979797" strokecolor="#979797" strokeweight="0"/>
              <v:rect id="Rectangle 216" o:spid="_x0000_s1241" style="position:absolute;left:37541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" fillcolor="#999" strokecolor="#999" strokeweight="0"/>
              <v:rect id="Rectangle 217" o:spid="_x0000_s1242" style="position:absolute;left:38017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" fillcolor="#9b9b9b" strokecolor="#9b9b9b" strokeweight="0"/>
              <v:rect id="Rectangle 218" o:spid="_x0000_s1243" style="position:absolute;left:38512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" fillcolor="#9d9d9d" strokecolor="#9d9d9d" strokeweight="0"/>
              <v:rect id="Rectangle 219" o:spid="_x0000_s1244" style="position:absolute;left:3898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" fillcolor="#9f9f9f" strokecolor="#9f9f9f" strokeweight="0"/>
              <v:rect id="Rectangle 220" o:spid="_x0000_s1245" style="position:absolute;left:3948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" fillcolor="#a1a1a1" strokecolor="#a1a1a1" strokeweight="0"/>
              <v:rect id="Rectangle 221" o:spid="_x0000_s1246" style="position:absolute;left:3996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" fillcolor="#a3a3a3" strokecolor="#a3a3a3" strokeweight="0"/>
              <v:rect id="Rectangle 222" o:spid="_x0000_s1247" style="position:absolute;left:40455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" fillcolor="#a5a5a5" strokecolor="#a5a5a5" strokeweight="0"/>
              <v:rect id="Rectangle 223" o:spid="_x0000_s1248" style="position:absolute;left:40932;top:1130;width:501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" fillcolor="#a7a7a7" strokecolor="#a7a7a7" strokeweight="0"/>
              <v:rect id="Rectangle 224" o:spid="_x0000_s1249" style="position:absolute;left:41433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" fillcolor="#a9a9a9" strokecolor="#a9a9a9" strokeweight="0"/>
              <v:rect id="Rectangle 225" o:spid="_x0000_s1250" style="position:absolute;left:4191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" fillcolor="#ababab" strokecolor="#ababab" strokeweight="0"/>
              <v:rect id="Rectangle 226" o:spid="_x0000_s1251" style="position:absolute;left:4240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" fillcolor="#adadad" strokecolor="#adadad" strokeweight="0"/>
              <v:rect id="Rectangle 227" o:spid="_x0000_s1252" style="position:absolute;left:4288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" fillcolor="#afafaf" strokecolor="#afafaf" strokeweight="0"/>
              <v:rect id="Rectangle 228" o:spid="_x0000_s1253" style="position:absolute;left:43376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" fillcolor="#b1b1b1" strokecolor="#b1b1b1" strokeweight="0"/>
              <v:rect id="Rectangle 229" o:spid="_x0000_s1254" style="position:absolute;left:43872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" fillcolor="#b3b3b3" strokecolor="#b3b3b3" strokeweight="0"/>
              <v:rect id="Rectangle 230" o:spid="_x0000_s1255" style="position:absolute;left:4434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" fillcolor="#b5b5b5" strokecolor="#b5b5b5" strokeweight="0"/>
              <v:rect id="Rectangle 231" o:spid="_x0000_s1256" style="position:absolute;left:4484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" fillcolor="#b7b7b7" strokecolor="#b7b7b7" strokeweight="0"/>
              <v:rect id="Rectangle 232" o:spid="_x0000_s1257" style="position:absolute;left:45319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" fillcolor="#b9b9b9" strokecolor="#b9b9b9" strokeweight="0"/>
              <v:rect id="Rectangle 233" o:spid="_x0000_s1258" style="position:absolute;left:45815;top:1130;width:48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" fillcolor="#bbb" strokecolor="#bbb" strokeweight="0"/>
              <v:rect id="Rectangle 234" o:spid="_x0000_s1259" style="position:absolute;left:46297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" fillcolor="#bdbdbd" strokecolor="#bdbdbd" strokeweight="0"/>
              <v:rect id="Rectangle 235" o:spid="_x0000_s1260" style="position:absolute;left:4679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" fillcolor="#bfbfbf" strokecolor="#bfbfbf" strokeweight="0"/>
              <v:rect id="Rectangle 236" o:spid="_x0000_s1261" style="position:absolute;left:4726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" fillcolor="#c1c1c1" strokecolor="#c1c1c1" strokeweight="0"/>
              <v:rect id="Rectangle 237" o:spid="_x0000_s1262" style="position:absolute;left:4776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" fillcolor="#c3c3c3" strokecolor="#c3c3c3" strokeweight="0"/>
              <v:rect id="Rectangle 238" o:spid="_x0000_s1263" style="position:absolute;left:48240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" fillcolor="#c5c5c5" strokecolor="#c5c5c5" strokeweight="0"/>
              <v:rect id="Rectangle 239" o:spid="_x0000_s1264" style="position:absolute;left:48736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" fillcolor="#c7c7c7" strokecolor="#c7c7c7" strokeweight="0"/>
              <v:rect id="Rectangle 240" o:spid="_x0000_s1265" style="position:absolute;left:49212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" fillcolor="#c9c9c9" strokecolor="#c9c9c9" strokeweight="0"/>
              <v:rect id="Rectangle 241" o:spid="_x0000_s1266" style="position:absolute;left:49707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" fillcolor="#cbcbcb" strokecolor="#cbcbcb" strokeweight="0"/>
              <v:rect id="Rectangle 242" o:spid="_x0000_s1267" style="position:absolute;left:5020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" fillcolor="#cdcdcd" strokecolor="#cdcdcd" strokeweight="0"/>
              <v:rect id="Rectangle 243" o:spid="_x0000_s1268" style="position:absolute;left:50679;top:1130;width:50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" fillcolor="#cfcfcf" strokecolor="#cfcfcf" strokeweight="0"/>
              <v:rect id="Rectangle 244" o:spid="_x0000_s1269" style="position:absolute;left:51181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" fillcolor="#d1d1d1" strokecolor="#d1d1d1" strokeweight="0"/>
              <v:rect id="Rectangle 245" o:spid="_x0000_s1270" style="position:absolute;left:51657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" fillcolor="#d3d3d3" strokecolor="#d3d3d3" strokeweight="0"/>
              <v:rect id="Rectangle 246" o:spid="_x0000_s1271" style="position:absolute;left:52152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" fillcolor="#d5d5d5" strokecolor="#d5d5d5" strokeweight="0"/>
              <v:rect id="Rectangle 247" o:spid="_x0000_s1272" style="position:absolute;left:52628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" fillcolor="#d7d7d7" strokecolor="#d7d7d7" strokeweight="0"/>
              <v:rect id="Rectangle 248" o:spid="_x0000_s1273" style="position:absolute;left:5312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" fillcolor="#d9d9d9" strokecolor="#d9d9d9" strokeweight="0"/>
              <v:rect id="Rectangle 249" o:spid="_x0000_s1274" style="position:absolute;left:53600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" fillcolor="#dbdbdb" strokecolor="#dbdbdb" strokeweight="0"/>
              <v:rect id="Rectangle 250" o:spid="_x0000_s1275" style="position:absolute;left:5409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" fillcolor="#ddd" strokecolor="#ddd" strokeweight="0"/>
              <v:rect id="Rectangle 251" o:spid="_x0000_s1276" style="position:absolute;left:54571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" fillcolor="#dfdfdf" strokecolor="#dfdfdf" strokeweight="0"/>
              <v:rect id="Rectangle 252" o:spid="_x0000_s1277" style="position:absolute;left:55067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" fillcolor="#e1e1e1" strokecolor="#e1e1e1" strokeweight="0"/>
              <v:rect id="Rectangle 253" o:spid="_x0000_s1278" style="position:absolute;left:55543;top:1130;width:502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" fillcolor="#e3e3e3" strokecolor="#e3e3e3" strokeweight="0"/>
              <v:rect id="Rectangle 254" o:spid="_x0000_s1279" style="position:absolute;left:56045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" fillcolor="#e5e5e5" strokecolor="#e5e5e5" strokeweight="0"/>
              <v:rect id="Rectangle 255" o:spid="_x0000_s1280" style="position:absolute;left:56540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" fillcolor="#e7e7e7" strokecolor="#e7e7e7" strokeweight="0"/>
              <v:rect id="Rectangle 256" o:spid="_x0000_s1281" style="position:absolute;left:57016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" fillcolor="#e9e9e9" strokecolor="#e9e9e9" strokeweight="0"/>
              <v:rect id="Rectangle 257" o:spid="_x0000_s1282" style="position:absolute;left:57511;top:1130;width:477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" fillcolor="#ebebeb" strokecolor="#ebebeb" strokeweight="0"/>
              <v:rect id="Rectangle 258" o:spid="_x0000_s1283" style="position:absolute;left:57988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" fillcolor="#ededed" strokecolor="#ededed" strokeweight="0"/>
              <v:rect id="Rectangle 259" o:spid="_x0000_s1284" style="position:absolute;left:58483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" fillcolor="#efefef" strokecolor="#efefef" strokeweight="0"/>
              <v:rect id="Rectangle 260" o:spid="_x0000_s1285" style="position:absolute;left:58959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" fillcolor="#f1f1f1" strokecolor="#f1f1f1" strokeweight="0"/>
              <v:rect id="Rectangle 261" o:spid="_x0000_s1286" style="position:absolute;left:59455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" fillcolor="#f3f3f3" strokecolor="#f3f3f3" strokeweight="0"/>
              <v:rect id="Rectangle 262" o:spid="_x0000_s1287" style="position:absolute;left:59931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" fillcolor="#f5f5f5" strokecolor="#f5f5f5" strokeweight="0"/>
              <v:rect id="Rectangle 263" o:spid="_x0000_s1288" style="position:absolute;left:60426;top:1130;width:483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" fillcolor="#f7f7f7" strokecolor="#f7f7f7" strokeweight="0"/>
              <v:rect id="Rectangle 264" o:spid="_x0000_s1289" style="position:absolute;left:60909;top:1130;width:495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" fillcolor="#f9f9f9" strokecolor="#f9f9f9" strokeweight="0"/>
              <v:rect id="Rectangle 265" o:spid="_x0000_s1290" style="position:absolute;left:61404;top:1130;width:47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" fillcolor="#fbfbfb" strokecolor="#fbfbfb" strokeweight="0"/>
              <v:rect id="Rectangle 266" o:spid="_x0000_s1291" style="position:absolute;left:61880;top:1130;width:496;height: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" fillcolor="#fdfdfd" strokecolor="#fdfdfd" strokeweight="0"/>
              <v:rect id="Rectangle 267" o:spid="_x0000_s1292" style="position:absolute;left:19;top:8743;width:62833;height:1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" fillcolor="#7f7f7f" strokecolor="#7f7f7f" strokeweight="0"/>
              <v:shape id="Freeform 268" o:spid="_x0000_s1293" style="position:absolute;left:15735;top:3390;width:19228;height:3702;visibility:visible;mso-wrap-style:square;v-text-anchor:top" coordsize="3028,5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" adj="-11796480,,5400" path="m102,46r27,3l153,58r15,12l180,82r9,15l199,121r3,27l199,179r-10,24l174,224r-21,15l126,251r-27,3l69,251,42,239,21,218,6,188,,148,3,121,12,97,21,82,33,70,48,61,75,49r27,-3xm102,61r-12,l72,67r-6,6l57,79r-6,6l39,103r-6,21l30,151r3,25l39,200r6,12l54,221r9,6l87,239r27,l126,236r18,-12l162,197r6,-24l171,148r-3,-24l162,100,150,82,138,70r-9,-6l117,61r-15,xm232,61r,-12l304,49r39,3l370,55r27,12l418,88r12,30l436,151r-3,25l427,197r-18,27l403,230r-15,9l370,245r-18,3l232,248r,-12l241,236r3,3l247,239r6,-6l256,233r,-163l253,64r-3,-3l232,61xm283,233r66,l361,230r9,-3l379,221r9,-9l394,200r6,-15l403,176r3,-13l406,148r-3,-18l400,115,394,97,373,76r-9,-3l340,67r-6,-3l283,64r,169xm451,49r72,l523,61r-15,l508,64r-3,l505,67r-3,l502,73r3,6l559,218,613,79r,-6l616,70r,-3l613,64r-6,-3l595,61r,-12l655,49r,12l646,61r-6,6l637,67r-6,12l565,248r-21,l475,79r,-3l472,73r,-6l469,67r-3,-3l463,64r-3,-3l451,61r,-12xm745,49r75,l820,61r-15,l802,64r-3,l799,67r-3,l796,200r-3,12l787,221r-6,6l778,233r-6,6l763,245r-12,6l739,254r-15,l694,251,673,236r-9,-6l658,221r-3,-9l655,194r3,-3l658,185r9,-9l673,176r3,3l682,182r3,6l685,206r-3,3l682,215r3,6l691,224r3,6l700,233r9,3l730,236r18,-6l757,224r6,-9l766,209r3,-9l769,70r-3,l766,67r-6,-6l745,61r,-12xm844,49r163,l1028,103r-15,3l1007,94r-3,-9l992,73,974,67r-3,l965,64r-67,l898,139r33,l937,136r15,-15l952,103r16,l968,191r-16,l952,167r-3,-4l949,160r-3,l940,157r-6,-6l898,151r,82l965,233r27,-9l1001,218r6,-9l1016,197r9,-15l1037,188r-24,60l844,248r,-12l865,236r3,-3l868,230r3,-6l871,73r-3,-6l868,64r-6,l862,61r-18,l844,49xm1061,43r9,l1073,49r120,l1196,43r9,l1226,100r-12,6l1208,94r-6,-9l1199,79r-6,-6l1184,67r-12,-3l1148,64r,169l1151,233r,3l1172,236r,12l1094,248r,-12l1115,236r,-3l1118,230r,-6l1121,221r,-154l1118,67r,-3l1091,64r-6,3l1076,73r-15,15l1058,97r-6,9l1040,100r21,-57xm1238,49r60,l1388,200r,-127l1379,64r-6,-3l1364,61r,-12l1430,49r,12l1415,61r,3l1406,73r,175l1388,248,1280,70r,160l1283,230r,3l1286,233r,3l1304,236r,12l1238,248r,-12l1253,236r3,-3l1259,233r,-3l1262,224r,-154l1259,67r,-3l1256,64r-3,-3l1238,61r,-12xm1451,49r78,l1529,61r-18,l1511,64r-9,9l1502,227r3,3l1505,233r3,l1511,236r18,l1529,248r-78,l1451,236r18,l1472,233r3,l1475,70r-6,-6l1463,61r-12,l1451,49xm1712,49r10,l1740,115r-12,6l1722,109r-3,-9l1712,94r-3,-6l1703,79r-6,-6l1688,70r-9,-6l1670,61r-24,l1622,73r-9,6l1607,85r-12,18l1589,115r-3,15l1586,148r3,25l1595,194r6,9l1616,218r18,12l1652,236r18,l1679,233r12,-3l1700,224r25,-18l1734,194r12,9l1737,215r-9,9l1709,236r-6,6l1694,245r-12,6l1667,254r-12,l1625,251r-24,-12l1580,218r-15,-21l1559,176r-3,-25l1559,121r9,-24l1577,82r12,-12l1604,61r24,-12l1655,46r12,l1682,49r12,6l1706,64r6,-15xm1658,34l1616,6r6,-6l1658,13,1697,r3,6l1658,34xm1770,49r78,l1848,61r-12,l1830,64r-6,6l1824,73r-3,3l1821,157r75,-78l1905,70r,-6l1902,64r,-3l1887,61r,-12l1959,49r,12l1947,61r-3,3l1938,64r-3,3l1932,67r-66,66l1929,215r3,6l1944,233r6,3l1968,236r,12l1881,248r,-12l1902,236r,-6l1899,227r-6,-12l1848,151r-27,28l1821,224r3,3l1824,230r3,3l1827,236r21,l1848,248r-78,l1770,236r18,l1791,233r3,l1794,230r3,-3l1797,70r-6,-6l1788,64r,-3l1770,61r,-12xm1977,49r78,l2055,61r-12,l2037,64r-6,6l2031,73r-3,6l2028,221r3,6l2031,230r6,6l2055,236r,12l1977,248r,-12l1995,236r3,-3l2001,233r,-3l2004,227r,-157l2001,70r-6,-6l1995,61r-18,l1977,49xm2172,49r75,l2247,61r-12,l2229,64r-3,l2226,67r-3,l2223,188r3,12l2229,209r6,9l2247,227r9,6l2265,236r24,l2298,233r27,-18l2328,206r3,-6l2331,194r3,-12l2334,76r-3,-6l2331,67r-6,-6l2310,61r,-12l2376,49r,12l2364,61r-6,3l2352,70r,121l2349,206r-6,12l2337,227r-9,9l2316,242r-9,6l2295,251r-9,3l2262,254r-9,-3l2241,248r-9,-6l2220,236r-9,-9l2199,209r-3,-12l2196,70r-3,l2193,67r-3,-3l2184,61r-12,l2172,49xm2400,49r124,l2548,55r9,3l2572,73r6,12l2581,100r-3,12l2572,127r-6,9l2560,142r-9,3l2539,151r-12,3l2512,154r51,64l2569,224r,3l2572,227r9,9l2599,236r,12l2554,248r-75,-94l2454,154r,79l2457,233r3,3l2475,236r,12l2400,248r,-12l2421,236r3,-3l2424,230r3,l2427,70r-3,l2424,67r-3,-3l2415,61r-15,l2400,49xm2454,64r,75l2518,139r6,-3l2530,136r6,-3l2539,127r3,-3l2545,118r3,-3l2551,109r,-9l2545,82r-3,-6l2536,73r-3,-3l2527,67r-9,-3l2506,64r-52,xm2614,49r159,l2794,103r-15,3l2776,94r-6,-9l2758,73r-18,-6l2737,67r-6,-3l2665,64r,75l2698,139r6,-3l2719,121r,-18l2734,103r,88l2719,191r,-24l2716,163r,-3l2713,160r-3,-3l2704,154r-3,-3l2665,151r,82l2734,233r9,-3l2749,227r9,-3l2767,218r6,-9l2782,197r9,-15l2803,188r-24,60l2614,248r,-12l2632,236r3,-3l2635,230r3,-6l2638,73r-3,-6l2635,64r-6,l2629,61r-15,l2614,49xm2824,61r,-12l2893,49r42,3l2962,55r24,12l2998,76r9,12l3022,118r6,33l3025,176r-6,21l3001,224r-27,18l2962,245r-18,3l2824,248r,-12l2830,236r3,3l2839,239r9,-9l2848,70r-9,-9l2824,61xm2875,233r63,l2956,227r3,l2968,224r12,-12l2986,200r6,-15l2995,176r3,-13l2998,148r-3,-18l2992,115r-6,-12l2977,91r-6,-9l2965,76r-9,-3l2950,70r-9,-3l2929,67r-3,-3l2875,64r,169xm307,372r9,l316,381r123,l439,372r12,l472,432r-12,3l448,417,430,399r-6,-3l415,393r-18,l394,396r-3,l391,553r3,6l394,562r6,6l418,568r,12l340,580r,-12l355,568r3,-3l364,562r,-166l361,396r,-3l346,393r-6,3l337,396r-6,3l313,411r-9,12l298,435r-12,-3l307,372xm484,381r162,l664,432r-12,6l649,429r-6,-6l640,417,628,405r-12,-6l613,399r-6,-3l535,396r,72l571,468r9,-3l583,459r6,-6l589,432r15,l604,520r-15,l589,499r-3,-3l583,490r-6,-3l574,484r-39,l535,562r3,l538,565r54,l604,562r9,l619,559r9,-3l637,550r6,-9l652,529r9,-15l673,517r-21,63l484,580r,-12l502,568r6,-6l508,399r-3,l499,393r-15,l484,381xm766,381r24,l853,547r3,12l862,565r6,3l877,568r,12l808,580r,-12l817,568r6,-3l826,565r,-12l823,544,808,505r-72,l721,550r-3,6l718,562r3,l721,565r3,l724,568r15,l739,580r-60,l679,568r6,l691,565r6,l697,562r3,-6l706,547,766,381xm742,493r63,l772,405r-30,88xm1142,381r12,l1169,441r-12,6l1151,432r-9,-9l1136,411r-18,-12l1100,393r-9,l1070,396r-15,6l1040,417r-15,27l1019,477r,19l1022,511r12,24l1049,550r9,6l1082,568r12,l1130,559r6,-6l1139,547r6,-6l1145,502r-9,-9l1130,493r-6,-3l1115,490r,-13l1196,477r,13l1184,490r-3,3l1175,493r,6l1172,499r,81l1157,580r-6,-18l1136,571r-12,6l1112,580r-15,3l1085,583r-27,-3l1037,571r-21,-18l995,523r-6,-42l995,438r21,-33l1049,384r36,-6l1106,378r18,6l1130,390r9,3l1142,381xm1295,381r24,l1379,547r3,12l1391,568r12,l1403,580r-69,l1334,568r15,l1349,565r3,l1352,553r-3,-9l1337,505r-72,l1247,550r,15l1250,565r3,3l1265,568r,12l1208,580r,-12l1217,568r3,-3l1223,565r3,-3l1226,559r6,-12l1295,381xm1268,493r63,l1301,405r-33,88xm1424,372r9,l1433,381r123,l1556,372r12,l1589,432r-12,3l1565,417r-18,-18l1541,396r-9,-3l1514,393r-3,3l1508,396r,157l1511,559r,3l1517,568r18,l1535,580r-78,l1457,568r15,l1475,565r6,-3l1481,396r-3,l1478,393r-15,l1457,396r-3,l1448,399r-18,12l1421,423r-6,12l1403,432r21,-60xm1604,372r9,l1616,381r121,l1740,372r9,l1770,432r-12,3l1746,411r-9,-6l1731,399r-19,-6l1694,393r,3l1691,396r,166l1694,562r,3l1697,568r18,l1715,580r-78,l1637,568r18,l1658,565r3,l1661,562r3,-3l1664,396r-3,l1658,393r-6,l1628,399r-18,12l1604,417r-3,9l1595,435r-12,-3l1604,372xm1782,381r162,l1962,432r-12,6l1944,426r-3,-9l1932,408r-12,-6l1917,399r-6,l1905,396r-72,l1833,468r42,l1878,465r6,-3l1887,459r,-6l1890,450r,-18l1902,432r,88l1890,520r,-18l1884,496r-3,-6l1881,487r-3,l1875,484r-42,l1833,559r6,6l1890,565r12,-3l1911,562r6,-3l1926,556r6,-3l1950,535r3,-9l1959,514r12,3l1950,580r-168,l1782,568r18,l1803,565r3,l1806,399r-3,-3l1803,393r-21,l1782,381xm1992,381r129,l2148,390r6,3l2157,399r12,12l2172,420r,21l2169,450r-6,9l2157,465r-18,12l2133,481r-9,l2112,484r-12,l2154,550r3,6l2163,559r3,3l2172,565r3,3l2187,568r,12l2142,580r-72,-96l2046,484r,78l2052,568r18,l2070,580r-78,l1992,568r18,l2013,565r3,l2016,562r3,-6l2019,405r-3,-3l2016,396r-3,l2010,393r-18,l1992,381xm2046,396r,75l2109,471r6,-3l2124,465r6,-3l2139,444r,-24l2136,411r-9,-9l2115,396r-18,l2046,396xe" fillcolor="black" strokeweight="0">
                <v:stroke joinstyle="round"/>
                <v:formulas/>
                <v:path arrowok="t" o:connecttype="custom" o:connectlocs="2419397,75808348;13306681,70969517;41129741,24597389;93550000,95163670;162502802,70969517;203632543,27016805;254439871,31855635;322182975,25807097;264117457,78227763;305247199,90324840;391539009,27016805;362103018,93953963;347586638,25807097;462911208,25807097;433878449,29436220;566945260,29436220;508879742,28226512;616542889,95163670;690334484,37904174;651624139,87905424;655253234,101212209;668559915,13710020;768158406,25807097;793562070,100002501;720980174,95163670;817756036,31855635;797191165,24597389;926628881,93953963;947193751,83066594;884289441,27016805;1018969183,62098327;967758622,95163670;1023807976,51210958;1119374140,37904174;1093970476,64517743;1061308622,95163670;1212520907,35484758;1159294183,93953963;1189536640,28226512;160083405,158471706;137099138,159681413;244762285,159681413;216939224,226618571;203632543,160891121;331860561,219360325;282262931,224199156;425410561,162100829;453233621,197585587;426620259,233876817;560896768,229037987;487105173,233876817;632268966,150003752;593558622,229037987;700415303,153632875;660092027,233876817;718560777,153632875;762109915,181456151;776626294,224199156;855256682,153632875;873402157,226618571;814126941,224199156;852837286,159681413" o:connectangles="0,0,0,0,0,0,0,0,0,0,0,0,0,0,0,0,0,0,0,0,0,0,0,0,0,0,0,0,0,0,0,0,0,0,0,0,0,0,0,0,0,0,0,0,0,0,0,0,0,0,0,0,0,0,0,0,0,0,0,0,0,0" textboxrect="0,0,3028,583"/>
                <o:lock v:ext="edit" verticies="t"/>
                <v:textbox>
                  <w:txbxContent>
                    <w:p w14:paraId="3E2FAF9B" w14:textId="77777777" w:rsidR="00452801" w:rsidRDefault="00452801" w:rsidP="00452801">
                      <w:pPr>
                        <w:jc w:val="center"/>
                      </w:pPr>
                    </w:p>
                  </w:txbxContent>
                </v:textbox>
              </v:shape>
              <v:shape id="Freeform 269" o:spid="_x0000_s1294" style="position:absolute;left:29718;top:5791;width:3340;height:1301;visibility:visible;mso-wrap-style:square;v-text-anchor:top" coordsize="526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" path="m,3r60,l150,151r,-127l147,21r-3,-6l126,15r,-12l192,3r,12l177,15r-6,6l171,24r-3,3l168,202r-18,l42,21r,160l48,187r6,3l66,190r,12l,202,,190r15,l24,181,24,24,21,21,18,15,,15,,3xm216,3r76,l292,15r-19,l270,21r-3,3l267,181r3,3l270,187r3,l273,190r19,l292,202r-76,l216,190r15,l240,181r,-157l237,21r,-3l234,18r,-3l216,15r,-12xm475,3r9,l502,63r-15,6l481,54r-9,-9l466,33r-9,-6l451,21,433,15r-12,l400,18r-15,6l370,39,355,66r-6,33l349,112r6,24l361,145r6,12l373,166r6,6l388,178r24,12l424,190r36,-9l469,175r6,-12l475,160r3,-6l478,130r-3,-6l475,121r-3,-3l466,115r-6,l454,112r-9,l445,99r81,l526,112r-12,l511,115r-3,l505,118r,6l502,130r,72l490,202r-9,-18l472,190r-6,6l457,199r-15,3l430,205r-15,l379,199,346,175,325,145r-6,-42l325,60,349,27,379,6,418,r18,l454,6r9,6l469,15,475,3xe" fillcolor="black" strokeweight="0">
                <v:path arrowok="t" o:connecttype="custom" o:connectlocs="24192993,1209025;60482482,9672196;58063183,6045123;50805285,1209025;77417577,6045123;68950030,8463172;67740380,10881221;60482482,81407650;16935095,72944479;21773694,76571552;26612292,81407650;0,76571552;9677197,72944479;8467548,8463172;0,6045123;87094775,1209025;117739232,6045123;108868468,8463172;107658819,72944479;108868468,75362528;110078118,76571552;117739232,81407650;87094775,76571552;96771972,72944479;95562322,8463172;94352673,7254147;87094775,6045123;191527861,1209025;202414708,25389515;193947160,21762441;187898912,13299270;181850664,8463172;169754167,6045123;155238372,9672196;143141875,26598539;140722576,45136915;145561174,58436185;150399773,66899356;156448021,71735454;170963817,76571552;189108562,70526430;191527861,64481307;192737511,52391062;191527861,48763989;187898912,46345940;183060313,45136915;179431364,39897809;212091905,45136915;206043657,46345940;203624357,47554964;202414708,52391062;197576109,81407650;190318211,76571552;184269963,80198626;173383116,82616675;152819072,80198626;131045379,58436185;131045379,24180490;152819072,2418049;175802416,0;186689262,4836098;191527861,1209025" o:connectangles="0,0,0,0,0,0,0,0,0,0,0,0,0,0,0,0,0,0,0,0,0,0,0,0,0,0,0,0,0,0,0,0,0,0,0,0,0,0,0,0,0,0,0,0,0,0,0,0,0,0,0,0,0,0,0,0,0,0,0,0,0,0"/>
                <o:lock v:ext="edit" verticies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1766"/>
    <w:multiLevelType w:val="hybridMultilevel"/>
    <w:tmpl w:val="7F067580"/>
    <w:lvl w:ilvl="0" w:tplc="F42CEA0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85AFB"/>
    <w:multiLevelType w:val="hybridMultilevel"/>
    <w:tmpl w:val="1F7E9F22"/>
    <w:lvl w:ilvl="0" w:tplc="F6D636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177508"/>
    <w:multiLevelType w:val="hybridMultilevel"/>
    <w:tmpl w:val="B2C010F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1177F"/>
    <w:multiLevelType w:val="hybridMultilevel"/>
    <w:tmpl w:val="231A2448"/>
    <w:lvl w:ilvl="0" w:tplc="4330F88E">
      <w:start w:val="2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36803"/>
    <w:multiLevelType w:val="hybridMultilevel"/>
    <w:tmpl w:val="919206CC"/>
    <w:lvl w:ilvl="0" w:tplc="50B232E2">
      <w:start w:val="1344"/>
      <w:numFmt w:val="bullet"/>
      <w:lvlText w:val=""/>
      <w:lvlJc w:val="left"/>
      <w:pPr>
        <w:ind w:left="1125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198F3DD2"/>
    <w:multiLevelType w:val="hybridMultilevel"/>
    <w:tmpl w:val="7EAE7AFA"/>
    <w:lvl w:ilvl="0" w:tplc="B5FAD666">
      <w:start w:val="28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CA1"/>
    <w:multiLevelType w:val="hybridMultilevel"/>
    <w:tmpl w:val="FF96E8AC"/>
    <w:lvl w:ilvl="0" w:tplc="4140CA5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E703BBA"/>
    <w:multiLevelType w:val="hybridMultilevel"/>
    <w:tmpl w:val="B4C0D5CC"/>
    <w:lvl w:ilvl="0" w:tplc="455AE2B4">
      <w:start w:val="121"/>
      <w:numFmt w:val="bullet"/>
      <w:lvlText w:val="-"/>
      <w:lvlJc w:val="left"/>
      <w:pPr>
        <w:ind w:left="720" w:hanging="360"/>
      </w:pPr>
      <w:rPr>
        <w:rFonts w:ascii="Century" w:eastAsia="Times New Roman" w:hAnsi="Century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23A1D"/>
    <w:multiLevelType w:val="hybridMultilevel"/>
    <w:tmpl w:val="7944A1D6"/>
    <w:lvl w:ilvl="0" w:tplc="841210C4">
      <w:start w:val="134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6C902BF7"/>
    <w:multiLevelType w:val="hybridMultilevel"/>
    <w:tmpl w:val="D1CC36DA"/>
    <w:lvl w:ilvl="0" w:tplc="66BEE57E">
      <w:start w:val="28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0055E"/>
    <w:multiLevelType w:val="hybridMultilevel"/>
    <w:tmpl w:val="CB08ABDE"/>
    <w:lvl w:ilvl="0" w:tplc="D3D4E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12795"/>
    <w:multiLevelType w:val="hybridMultilevel"/>
    <w:tmpl w:val="51C8D460"/>
    <w:lvl w:ilvl="0" w:tplc="10D874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E85F9E">
      <w:start w:val="1344"/>
      <w:numFmt w:val="bullet"/>
      <w:lvlText w:val="-"/>
      <w:lvlJc w:val="left"/>
      <w:pPr>
        <w:ind w:left="5040" w:hanging="360"/>
      </w:pPr>
      <w:rPr>
        <w:rFonts w:ascii="Arial" w:eastAsia="Times New Roman" w:hAnsi="Arial" w:cs="Arial" w:hint="default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55F1D91"/>
    <w:multiLevelType w:val="hybridMultilevel"/>
    <w:tmpl w:val="252EBB7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5464A"/>
    <w:multiLevelType w:val="hybridMultilevel"/>
    <w:tmpl w:val="47224734"/>
    <w:lvl w:ilvl="0" w:tplc="041A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F22A1D"/>
    <w:multiLevelType w:val="hybridMultilevel"/>
    <w:tmpl w:val="40B01314"/>
    <w:lvl w:ilvl="0" w:tplc="4C468D6E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1809087202">
    <w:abstractNumId w:val="9"/>
  </w:num>
  <w:num w:numId="2" w16cid:durableId="1989509113">
    <w:abstractNumId w:val="12"/>
  </w:num>
  <w:num w:numId="3" w16cid:durableId="808939040">
    <w:abstractNumId w:val="8"/>
  </w:num>
  <w:num w:numId="4" w16cid:durableId="1897932588">
    <w:abstractNumId w:val="4"/>
  </w:num>
  <w:num w:numId="5" w16cid:durableId="2014719984">
    <w:abstractNumId w:val="15"/>
  </w:num>
  <w:num w:numId="6" w16cid:durableId="2019959386">
    <w:abstractNumId w:val="3"/>
  </w:num>
  <w:num w:numId="7" w16cid:durableId="1514765807">
    <w:abstractNumId w:val="6"/>
  </w:num>
  <w:num w:numId="8" w16cid:durableId="552928744">
    <w:abstractNumId w:val="14"/>
  </w:num>
  <w:num w:numId="9" w16cid:durableId="1903564997">
    <w:abstractNumId w:val="13"/>
  </w:num>
  <w:num w:numId="10" w16cid:durableId="879631779">
    <w:abstractNumId w:val="10"/>
  </w:num>
  <w:num w:numId="11" w16cid:durableId="342049127">
    <w:abstractNumId w:val="5"/>
  </w:num>
  <w:num w:numId="12" w16cid:durableId="37047214">
    <w:abstractNumId w:val="2"/>
  </w:num>
  <w:num w:numId="13" w16cid:durableId="381828349">
    <w:abstractNumId w:val="0"/>
  </w:num>
  <w:num w:numId="14" w16cid:durableId="557282873">
    <w:abstractNumId w:val="7"/>
  </w:num>
  <w:num w:numId="15" w16cid:durableId="363480608">
    <w:abstractNumId w:val="1"/>
  </w:num>
  <w:num w:numId="16" w16cid:durableId="3349208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1FD"/>
    <w:rsid w:val="00005605"/>
    <w:rsid w:val="00006E0C"/>
    <w:rsid w:val="000078B3"/>
    <w:rsid w:val="00011265"/>
    <w:rsid w:val="00011596"/>
    <w:rsid w:val="0001369E"/>
    <w:rsid w:val="00036E6F"/>
    <w:rsid w:val="000400F3"/>
    <w:rsid w:val="000466C9"/>
    <w:rsid w:val="00051700"/>
    <w:rsid w:val="00053BF5"/>
    <w:rsid w:val="00055CE8"/>
    <w:rsid w:val="000705C9"/>
    <w:rsid w:val="00070D69"/>
    <w:rsid w:val="00074005"/>
    <w:rsid w:val="00076F67"/>
    <w:rsid w:val="00092006"/>
    <w:rsid w:val="00094014"/>
    <w:rsid w:val="00096BC9"/>
    <w:rsid w:val="000A3978"/>
    <w:rsid w:val="000B2EF5"/>
    <w:rsid w:val="000B4D7F"/>
    <w:rsid w:val="000B7AEB"/>
    <w:rsid w:val="000C0942"/>
    <w:rsid w:val="000C3FFD"/>
    <w:rsid w:val="000C4E4B"/>
    <w:rsid w:val="000C5F41"/>
    <w:rsid w:val="000D7102"/>
    <w:rsid w:val="000E106C"/>
    <w:rsid w:val="000E2885"/>
    <w:rsid w:val="000F190A"/>
    <w:rsid w:val="000F23C4"/>
    <w:rsid w:val="000F437A"/>
    <w:rsid w:val="000F74CE"/>
    <w:rsid w:val="001038EA"/>
    <w:rsid w:val="00105BD3"/>
    <w:rsid w:val="00121008"/>
    <w:rsid w:val="001277AE"/>
    <w:rsid w:val="001304DC"/>
    <w:rsid w:val="00131194"/>
    <w:rsid w:val="00134750"/>
    <w:rsid w:val="001367ED"/>
    <w:rsid w:val="00137C01"/>
    <w:rsid w:val="00147B88"/>
    <w:rsid w:val="00150CB7"/>
    <w:rsid w:val="001521AF"/>
    <w:rsid w:val="00152E2A"/>
    <w:rsid w:val="00155FFB"/>
    <w:rsid w:val="001721AC"/>
    <w:rsid w:val="00177D15"/>
    <w:rsid w:val="00192D36"/>
    <w:rsid w:val="0019383A"/>
    <w:rsid w:val="001A14BE"/>
    <w:rsid w:val="001A7856"/>
    <w:rsid w:val="001B2E46"/>
    <w:rsid w:val="001C1852"/>
    <w:rsid w:val="001D0F45"/>
    <w:rsid w:val="001D1ED7"/>
    <w:rsid w:val="001D5E65"/>
    <w:rsid w:val="001D680E"/>
    <w:rsid w:val="001E54E8"/>
    <w:rsid w:val="001F090A"/>
    <w:rsid w:val="001F3549"/>
    <w:rsid w:val="001F3831"/>
    <w:rsid w:val="001F5F5C"/>
    <w:rsid w:val="002009A4"/>
    <w:rsid w:val="00202C49"/>
    <w:rsid w:val="00203CEB"/>
    <w:rsid w:val="002075F6"/>
    <w:rsid w:val="00223A07"/>
    <w:rsid w:val="00225F9B"/>
    <w:rsid w:val="00230A47"/>
    <w:rsid w:val="00230A8B"/>
    <w:rsid w:val="00234E8A"/>
    <w:rsid w:val="00237BCD"/>
    <w:rsid w:val="00242903"/>
    <w:rsid w:val="00251D23"/>
    <w:rsid w:val="00251E5E"/>
    <w:rsid w:val="002546DE"/>
    <w:rsid w:val="00256DD9"/>
    <w:rsid w:val="0026008A"/>
    <w:rsid w:val="0027291F"/>
    <w:rsid w:val="00273682"/>
    <w:rsid w:val="002743F5"/>
    <w:rsid w:val="0027516E"/>
    <w:rsid w:val="00284547"/>
    <w:rsid w:val="00285255"/>
    <w:rsid w:val="0028570B"/>
    <w:rsid w:val="002913D2"/>
    <w:rsid w:val="002A72AD"/>
    <w:rsid w:val="002A7548"/>
    <w:rsid w:val="002C0253"/>
    <w:rsid w:val="002C02C8"/>
    <w:rsid w:val="002C274A"/>
    <w:rsid w:val="002C3EC8"/>
    <w:rsid w:val="002D0C38"/>
    <w:rsid w:val="002D4562"/>
    <w:rsid w:val="002D4D0A"/>
    <w:rsid w:val="002D6CDC"/>
    <w:rsid w:val="002E0D4A"/>
    <w:rsid w:val="002F211C"/>
    <w:rsid w:val="00303C82"/>
    <w:rsid w:val="0031489E"/>
    <w:rsid w:val="00317765"/>
    <w:rsid w:val="00321E3F"/>
    <w:rsid w:val="00322623"/>
    <w:rsid w:val="003308F6"/>
    <w:rsid w:val="0034407E"/>
    <w:rsid w:val="00351FC6"/>
    <w:rsid w:val="0035710E"/>
    <w:rsid w:val="00360958"/>
    <w:rsid w:val="00360B4C"/>
    <w:rsid w:val="0036187D"/>
    <w:rsid w:val="00361F57"/>
    <w:rsid w:val="003715FD"/>
    <w:rsid w:val="003727F6"/>
    <w:rsid w:val="00372CB8"/>
    <w:rsid w:val="0038591C"/>
    <w:rsid w:val="003922D1"/>
    <w:rsid w:val="00397DEC"/>
    <w:rsid w:val="003A1E1B"/>
    <w:rsid w:val="003B00DB"/>
    <w:rsid w:val="003B2B2E"/>
    <w:rsid w:val="003B60E5"/>
    <w:rsid w:val="003B705F"/>
    <w:rsid w:val="003C6C66"/>
    <w:rsid w:val="003E3398"/>
    <w:rsid w:val="003E389B"/>
    <w:rsid w:val="003E5B8B"/>
    <w:rsid w:val="003F3B41"/>
    <w:rsid w:val="004133AB"/>
    <w:rsid w:val="00417134"/>
    <w:rsid w:val="004259B1"/>
    <w:rsid w:val="0042750B"/>
    <w:rsid w:val="00431E4F"/>
    <w:rsid w:val="00433725"/>
    <w:rsid w:val="00434002"/>
    <w:rsid w:val="0044365C"/>
    <w:rsid w:val="0044558C"/>
    <w:rsid w:val="00445B69"/>
    <w:rsid w:val="00452801"/>
    <w:rsid w:val="00455E22"/>
    <w:rsid w:val="004608D3"/>
    <w:rsid w:val="00462DB4"/>
    <w:rsid w:val="00466849"/>
    <w:rsid w:val="0046741D"/>
    <w:rsid w:val="004720C7"/>
    <w:rsid w:val="004738F8"/>
    <w:rsid w:val="00486C6D"/>
    <w:rsid w:val="004A16AB"/>
    <w:rsid w:val="004A4220"/>
    <w:rsid w:val="004A4367"/>
    <w:rsid w:val="004B4A0A"/>
    <w:rsid w:val="004C2FF3"/>
    <w:rsid w:val="004D1A0A"/>
    <w:rsid w:val="004D42C7"/>
    <w:rsid w:val="004D6175"/>
    <w:rsid w:val="004E5D0D"/>
    <w:rsid w:val="004E78D9"/>
    <w:rsid w:val="004F0B71"/>
    <w:rsid w:val="005010EF"/>
    <w:rsid w:val="00501B3E"/>
    <w:rsid w:val="0050543F"/>
    <w:rsid w:val="00507B65"/>
    <w:rsid w:val="005119B2"/>
    <w:rsid w:val="005239CE"/>
    <w:rsid w:val="00523E92"/>
    <w:rsid w:val="00524020"/>
    <w:rsid w:val="0052735D"/>
    <w:rsid w:val="00527C3F"/>
    <w:rsid w:val="00527FED"/>
    <w:rsid w:val="00536A75"/>
    <w:rsid w:val="0056676C"/>
    <w:rsid w:val="005671FE"/>
    <w:rsid w:val="00573D3F"/>
    <w:rsid w:val="00577276"/>
    <w:rsid w:val="005817F9"/>
    <w:rsid w:val="00582628"/>
    <w:rsid w:val="005828A9"/>
    <w:rsid w:val="00583865"/>
    <w:rsid w:val="00596586"/>
    <w:rsid w:val="0059715F"/>
    <w:rsid w:val="005A0753"/>
    <w:rsid w:val="005A169B"/>
    <w:rsid w:val="005A5B00"/>
    <w:rsid w:val="005B0E85"/>
    <w:rsid w:val="005B1969"/>
    <w:rsid w:val="005C068E"/>
    <w:rsid w:val="005C3B7C"/>
    <w:rsid w:val="005C41FD"/>
    <w:rsid w:val="005C7252"/>
    <w:rsid w:val="005D0C21"/>
    <w:rsid w:val="005D108C"/>
    <w:rsid w:val="005D2252"/>
    <w:rsid w:val="005E350B"/>
    <w:rsid w:val="005F1170"/>
    <w:rsid w:val="005F2049"/>
    <w:rsid w:val="00610332"/>
    <w:rsid w:val="006211E2"/>
    <w:rsid w:val="00625B78"/>
    <w:rsid w:val="0062642A"/>
    <w:rsid w:val="0063188E"/>
    <w:rsid w:val="00633CFC"/>
    <w:rsid w:val="00642D55"/>
    <w:rsid w:val="00644C1A"/>
    <w:rsid w:val="00645B9D"/>
    <w:rsid w:val="00655F2F"/>
    <w:rsid w:val="00657BAA"/>
    <w:rsid w:val="00672280"/>
    <w:rsid w:val="006744E9"/>
    <w:rsid w:val="006764AC"/>
    <w:rsid w:val="00680C0D"/>
    <w:rsid w:val="006830A3"/>
    <w:rsid w:val="0069557B"/>
    <w:rsid w:val="006A0587"/>
    <w:rsid w:val="006A33E0"/>
    <w:rsid w:val="006A7AD7"/>
    <w:rsid w:val="006B092D"/>
    <w:rsid w:val="006B3441"/>
    <w:rsid w:val="006C02A0"/>
    <w:rsid w:val="006C238D"/>
    <w:rsid w:val="006C5FC2"/>
    <w:rsid w:val="006D408A"/>
    <w:rsid w:val="006D7474"/>
    <w:rsid w:val="006E3A56"/>
    <w:rsid w:val="006E5B70"/>
    <w:rsid w:val="006F32FE"/>
    <w:rsid w:val="006F5F82"/>
    <w:rsid w:val="006F5FC4"/>
    <w:rsid w:val="006F73F7"/>
    <w:rsid w:val="00705160"/>
    <w:rsid w:val="00707DCB"/>
    <w:rsid w:val="00711A62"/>
    <w:rsid w:val="007260A0"/>
    <w:rsid w:val="00743289"/>
    <w:rsid w:val="007466FC"/>
    <w:rsid w:val="00750DEC"/>
    <w:rsid w:val="007524D4"/>
    <w:rsid w:val="0075295B"/>
    <w:rsid w:val="00761650"/>
    <w:rsid w:val="00761A86"/>
    <w:rsid w:val="00762F6F"/>
    <w:rsid w:val="0076715D"/>
    <w:rsid w:val="00773A78"/>
    <w:rsid w:val="00775A28"/>
    <w:rsid w:val="00781E7F"/>
    <w:rsid w:val="00782C60"/>
    <w:rsid w:val="00787096"/>
    <w:rsid w:val="00790953"/>
    <w:rsid w:val="007946B2"/>
    <w:rsid w:val="00795E29"/>
    <w:rsid w:val="00797C00"/>
    <w:rsid w:val="007A1DD5"/>
    <w:rsid w:val="007A3B06"/>
    <w:rsid w:val="007A6420"/>
    <w:rsid w:val="007B1468"/>
    <w:rsid w:val="007C105D"/>
    <w:rsid w:val="007C4233"/>
    <w:rsid w:val="007C4988"/>
    <w:rsid w:val="007D535D"/>
    <w:rsid w:val="007D619E"/>
    <w:rsid w:val="007D6D20"/>
    <w:rsid w:val="007E5CFA"/>
    <w:rsid w:val="007E6270"/>
    <w:rsid w:val="007F163D"/>
    <w:rsid w:val="007F7601"/>
    <w:rsid w:val="0080213B"/>
    <w:rsid w:val="00802155"/>
    <w:rsid w:val="00805BCC"/>
    <w:rsid w:val="00807FD8"/>
    <w:rsid w:val="008276DF"/>
    <w:rsid w:val="00827AD3"/>
    <w:rsid w:val="00833ED5"/>
    <w:rsid w:val="00834E98"/>
    <w:rsid w:val="00835C39"/>
    <w:rsid w:val="00836B85"/>
    <w:rsid w:val="00842931"/>
    <w:rsid w:val="008433BB"/>
    <w:rsid w:val="008460CF"/>
    <w:rsid w:val="00853380"/>
    <w:rsid w:val="00863A8E"/>
    <w:rsid w:val="008641C8"/>
    <w:rsid w:val="008658F5"/>
    <w:rsid w:val="00865A6F"/>
    <w:rsid w:val="00866458"/>
    <w:rsid w:val="008749F6"/>
    <w:rsid w:val="00875264"/>
    <w:rsid w:val="00881F79"/>
    <w:rsid w:val="00892C99"/>
    <w:rsid w:val="0089646C"/>
    <w:rsid w:val="008A02C3"/>
    <w:rsid w:val="008A6566"/>
    <w:rsid w:val="008B293A"/>
    <w:rsid w:val="008B6267"/>
    <w:rsid w:val="008C2515"/>
    <w:rsid w:val="008E20A4"/>
    <w:rsid w:val="008E3810"/>
    <w:rsid w:val="008E636E"/>
    <w:rsid w:val="008E6F6A"/>
    <w:rsid w:val="008F7DB9"/>
    <w:rsid w:val="00914841"/>
    <w:rsid w:val="00916132"/>
    <w:rsid w:val="009174B3"/>
    <w:rsid w:val="00922B11"/>
    <w:rsid w:val="009265DF"/>
    <w:rsid w:val="00933395"/>
    <w:rsid w:val="00936849"/>
    <w:rsid w:val="00946A17"/>
    <w:rsid w:val="00951283"/>
    <w:rsid w:val="0096045A"/>
    <w:rsid w:val="00976B93"/>
    <w:rsid w:val="0098121A"/>
    <w:rsid w:val="00981AC6"/>
    <w:rsid w:val="00984334"/>
    <w:rsid w:val="00984D0A"/>
    <w:rsid w:val="009914AF"/>
    <w:rsid w:val="00992784"/>
    <w:rsid w:val="009928E4"/>
    <w:rsid w:val="009A140F"/>
    <w:rsid w:val="009A5201"/>
    <w:rsid w:val="009A5A11"/>
    <w:rsid w:val="009B1D2F"/>
    <w:rsid w:val="009B3F1B"/>
    <w:rsid w:val="009B42D4"/>
    <w:rsid w:val="009C5151"/>
    <w:rsid w:val="009C71AF"/>
    <w:rsid w:val="009C76DE"/>
    <w:rsid w:val="009D09A0"/>
    <w:rsid w:val="009E2F15"/>
    <w:rsid w:val="009F7F8F"/>
    <w:rsid w:val="00A009D1"/>
    <w:rsid w:val="00A03A19"/>
    <w:rsid w:val="00A05D9D"/>
    <w:rsid w:val="00A15EC8"/>
    <w:rsid w:val="00A17763"/>
    <w:rsid w:val="00A203EF"/>
    <w:rsid w:val="00A2100A"/>
    <w:rsid w:val="00A2440C"/>
    <w:rsid w:val="00A30A6D"/>
    <w:rsid w:val="00A44AE3"/>
    <w:rsid w:val="00A5218B"/>
    <w:rsid w:val="00A53C5F"/>
    <w:rsid w:val="00A57580"/>
    <w:rsid w:val="00A7062B"/>
    <w:rsid w:val="00A70EF6"/>
    <w:rsid w:val="00A7316A"/>
    <w:rsid w:val="00A73784"/>
    <w:rsid w:val="00A81F42"/>
    <w:rsid w:val="00A83BF5"/>
    <w:rsid w:val="00A85419"/>
    <w:rsid w:val="00A93735"/>
    <w:rsid w:val="00A96606"/>
    <w:rsid w:val="00A970A2"/>
    <w:rsid w:val="00A9781C"/>
    <w:rsid w:val="00AB5F6F"/>
    <w:rsid w:val="00AC173E"/>
    <w:rsid w:val="00AD0559"/>
    <w:rsid w:val="00AD7893"/>
    <w:rsid w:val="00AE2593"/>
    <w:rsid w:val="00AE3531"/>
    <w:rsid w:val="00AE4874"/>
    <w:rsid w:val="00AE558D"/>
    <w:rsid w:val="00AF73E6"/>
    <w:rsid w:val="00B21B38"/>
    <w:rsid w:val="00B377FA"/>
    <w:rsid w:val="00B42D03"/>
    <w:rsid w:val="00B43E41"/>
    <w:rsid w:val="00B45129"/>
    <w:rsid w:val="00B4781D"/>
    <w:rsid w:val="00B506D0"/>
    <w:rsid w:val="00B531BF"/>
    <w:rsid w:val="00B54EB9"/>
    <w:rsid w:val="00B62DA9"/>
    <w:rsid w:val="00B63EB7"/>
    <w:rsid w:val="00B64035"/>
    <w:rsid w:val="00B64727"/>
    <w:rsid w:val="00B80536"/>
    <w:rsid w:val="00B82DCF"/>
    <w:rsid w:val="00B95807"/>
    <w:rsid w:val="00B97D5A"/>
    <w:rsid w:val="00BB39B6"/>
    <w:rsid w:val="00BC56F8"/>
    <w:rsid w:val="00BC584D"/>
    <w:rsid w:val="00BD1584"/>
    <w:rsid w:val="00BD3CD3"/>
    <w:rsid w:val="00BD43E9"/>
    <w:rsid w:val="00BE6713"/>
    <w:rsid w:val="00BF53AD"/>
    <w:rsid w:val="00C0725A"/>
    <w:rsid w:val="00C125B8"/>
    <w:rsid w:val="00C1397F"/>
    <w:rsid w:val="00C20E97"/>
    <w:rsid w:val="00C238A2"/>
    <w:rsid w:val="00C24990"/>
    <w:rsid w:val="00C31D2A"/>
    <w:rsid w:val="00C37D9A"/>
    <w:rsid w:val="00C44640"/>
    <w:rsid w:val="00C62063"/>
    <w:rsid w:val="00C729CD"/>
    <w:rsid w:val="00C85771"/>
    <w:rsid w:val="00C928B1"/>
    <w:rsid w:val="00C970B3"/>
    <w:rsid w:val="00CB0045"/>
    <w:rsid w:val="00CB05E7"/>
    <w:rsid w:val="00CB2A23"/>
    <w:rsid w:val="00CB50B4"/>
    <w:rsid w:val="00CC2FEE"/>
    <w:rsid w:val="00CE579E"/>
    <w:rsid w:val="00CE6EF1"/>
    <w:rsid w:val="00D0049E"/>
    <w:rsid w:val="00D04DA2"/>
    <w:rsid w:val="00D10A96"/>
    <w:rsid w:val="00D1295C"/>
    <w:rsid w:val="00D15445"/>
    <w:rsid w:val="00D16254"/>
    <w:rsid w:val="00D260DF"/>
    <w:rsid w:val="00D316CF"/>
    <w:rsid w:val="00D35470"/>
    <w:rsid w:val="00D35994"/>
    <w:rsid w:val="00D45180"/>
    <w:rsid w:val="00D5092A"/>
    <w:rsid w:val="00D51801"/>
    <w:rsid w:val="00D52DF8"/>
    <w:rsid w:val="00D60AFA"/>
    <w:rsid w:val="00D71655"/>
    <w:rsid w:val="00D77712"/>
    <w:rsid w:val="00D81173"/>
    <w:rsid w:val="00D81F81"/>
    <w:rsid w:val="00D86AEB"/>
    <w:rsid w:val="00D928E2"/>
    <w:rsid w:val="00DA184E"/>
    <w:rsid w:val="00DA1AA2"/>
    <w:rsid w:val="00DA3C68"/>
    <w:rsid w:val="00DA4318"/>
    <w:rsid w:val="00DA6827"/>
    <w:rsid w:val="00DB37F5"/>
    <w:rsid w:val="00DB5654"/>
    <w:rsid w:val="00DB582B"/>
    <w:rsid w:val="00DB669E"/>
    <w:rsid w:val="00DC2565"/>
    <w:rsid w:val="00DD3F8B"/>
    <w:rsid w:val="00DD4625"/>
    <w:rsid w:val="00DE1F6B"/>
    <w:rsid w:val="00DF1241"/>
    <w:rsid w:val="00DF5859"/>
    <w:rsid w:val="00DF60B7"/>
    <w:rsid w:val="00E01E67"/>
    <w:rsid w:val="00E02CC8"/>
    <w:rsid w:val="00E04DA7"/>
    <w:rsid w:val="00E1188C"/>
    <w:rsid w:val="00E2329F"/>
    <w:rsid w:val="00E309D8"/>
    <w:rsid w:val="00E32BAE"/>
    <w:rsid w:val="00E36919"/>
    <w:rsid w:val="00E5622C"/>
    <w:rsid w:val="00E57CA9"/>
    <w:rsid w:val="00E646C5"/>
    <w:rsid w:val="00E65075"/>
    <w:rsid w:val="00E82EC0"/>
    <w:rsid w:val="00E84915"/>
    <w:rsid w:val="00E87887"/>
    <w:rsid w:val="00E87FB0"/>
    <w:rsid w:val="00E9359C"/>
    <w:rsid w:val="00EA457A"/>
    <w:rsid w:val="00EA788E"/>
    <w:rsid w:val="00EB73A6"/>
    <w:rsid w:val="00EC16B6"/>
    <w:rsid w:val="00EC1A8F"/>
    <w:rsid w:val="00ED4E1A"/>
    <w:rsid w:val="00ED716B"/>
    <w:rsid w:val="00EE4204"/>
    <w:rsid w:val="00EE760E"/>
    <w:rsid w:val="00EE7B3E"/>
    <w:rsid w:val="00EF76F0"/>
    <w:rsid w:val="00F241C7"/>
    <w:rsid w:val="00F242A8"/>
    <w:rsid w:val="00F300F2"/>
    <w:rsid w:val="00F329F2"/>
    <w:rsid w:val="00F3353E"/>
    <w:rsid w:val="00F3567F"/>
    <w:rsid w:val="00F50C19"/>
    <w:rsid w:val="00F53F63"/>
    <w:rsid w:val="00F55946"/>
    <w:rsid w:val="00F64B40"/>
    <w:rsid w:val="00F6664C"/>
    <w:rsid w:val="00F71486"/>
    <w:rsid w:val="00F74796"/>
    <w:rsid w:val="00F75183"/>
    <w:rsid w:val="00F77547"/>
    <w:rsid w:val="00F812F9"/>
    <w:rsid w:val="00F83363"/>
    <w:rsid w:val="00F848AD"/>
    <w:rsid w:val="00F90E8C"/>
    <w:rsid w:val="00FA4C5F"/>
    <w:rsid w:val="00FA6822"/>
    <w:rsid w:val="00FB2AFD"/>
    <w:rsid w:val="00FC04B5"/>
    <w:rsid w:val="00FC2421"/>
    <w:rsid w:val="00FC414F"/>
    <w:rsid w:val="00FD0F75"/>
    <w:rsid w:val="00FD3433"/>
    <w:rsid w:val="00FD50FA"/>
    <w:rsid w:val="00FE4127"/>
    <w:rsid w:val="00FE6B6F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EB85F6"/>
  <w15:docId w15:val="{63F255FD-5E82-4D9B-B7A4-679702B7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1FD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8A65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A656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05BCC"/>
    <w:pPr>
      <w:ind w:left="720"/>
      <w:contextualSpacing/>
    </w:pPr>
  </w:style>
  <w:style w:type="character" w:customStyle="1" w:styleId="PodnojeChar">
    <w:name w:val="Podnožje Char"/>
    <w:basedOn w:val="Zadanifontodlomka"/>
    <w:link w:val="Podnoje"/>
    <w:uiPriority w:val="99"/>
    <w:rsid w:val="00A2440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F383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1F383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1F3831"/>
    <w:rPr>
      <w:rFonts w:ascii="Arial" w:hAnsi="Arial" w:cs="Arial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1F3831"/>
    <w:rPr>
      <w:rFonts w:ascii="Arial" w:hAnsi="Arial" w:cs="Arial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1F3831"/>
    <w:rPr>
      <w:rFonts w:ascii="Arial" w:hAnsi="Arial" w:cs="Arial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St-38/2010-62</izvorni_sadrzaj>
    <derivirana_varijabla naziv="DomainObject.Oznaka_1">St-38/2010-62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2010.</izvorni_sadrzaj>
    <derivirana_varijabla naziv="DomainObject.Predmet.DatumOsnivanja_1">10. svibnja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2013.</izvorni_sadrzaj>
    <derivirana_varijabla naziv="DomainObject.Predmet.DatumRjesavanja_1">18.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St-38/2010</izvorni_sadrzaj>
    <derivirana_varijabla naziv="DomainObject.Predmet.OznakaBroj_1">St-38/2010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Spis je dana 11.2.2010. radi kratkog 
uvida priložen  na 3 P-72/11. Spis izlučen
iz P-72/11 dana 11.2.20101.</izvorni_sadrzaj>
    <derivirana_varijabla naziv="DomainObject.Predmet.PrimjedbaSuca_1">Spis je dana 11.2.2010. radi kratkog 
uvida priložen  na 3 P-72/11. Spis izlučen
iz P-72/11 dana 11.2.20101.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TRANSCROATIA društvo s ograničenom odgovornošću za prijevoz robe u cestovnom prometu i prijevoz specijaln</izvorni_sadrzaj>
    <derivirana_varijabla naziv="DomainObject.Predmet.StrankaFormated_1">  Stečajna masa iza TRANSCROATIA društvo s ograničenom odgovornošću za prijevoz robe u cestovnom prometu i prijevoz specijaln</derivirana_varijabla>
  </DomainObject.Predmet.StrankaFormated>
  <DomainObject.Predmet.StrankaFormatedOIB>
    <izvorni_sadrzaj>  Stečajna masa iza TRANSCROATIA društvo s ograničenom odgovornošću za prijevoz robe u cestovnom prometu i prijevoz specijaln, OIB 83836936975</izvorni_sadrzaj>
    <derivirana_varijabla naziv="DomainObject.Predmet.StrankaFormatedOIB_1">  Stečajna masa iza TRANSCROATIA društvo s ograničenom odgovornošću za prijevoz robe u cestovnom prometu i prijevoz specijaln, OIB 83836936975</derivirana_varijabla>
  </DomainObject.Predmet.StrankaFormatedOIB>
  <DomainObject.Predmet.StrankaFormatedWithAdress>
    <izvorni_sadrzaj> Stečajna masa iza TRANSCROATIA društvo s ograničenom odgovornošću za prijevoz robe u cestovnom prometu i prijevoz specijaln, Branka Vodnika 4, 42000 Varaždin</izvorni_sadrzaj>
    <derivirana_varijabla naziv="DomainObject.Predmet.StrankaFormatedWithAdress_1"> Stečajna masa iza TRANSCROATIA društvo s ograničenom odgovornošću za prijevoz robe u cestovnom prometu i prijevoz specijaln, Branka Vodnika 4, 42000 Varaždin</derivirana_varijabla>
  </DomainObject.Predmet.StrankaFormatedWithAdress>
  <DomainObject.Predmet.StrankaFormatedWithAdressOIB>
    <izvorni_sadrzaj> Stečajna masa iza TRANSCROATIA društvo s ograničenom odgovornošću za prijevoz robe u cestovnom prometu i prijevoz specijaln, OIB 83836936975, Branka Vodnika 4, 42000 Varaždin</izvorni_sadrzaj>
    <derivirana_varijabla naziv="DomainObject.Predmet.StrankaFormatedWithAdressOIB_1"> Stečajna masa iza TRANSCROATIA društvo s ograničenom odgovornošću za prijevoz robe u cestovnom prometu i prijevoz specijaln, OIB 83836936975, Branka Vodnika 4, 42000 Varaždin</derivirana_varijabla>
  </DomainObject.Predmet.StrankaFormatedWithAdressOIB>
  <DomainObject.Predmet.StrankaWithAdress>
    <izvorni_sadrzaj>Stečajna masa iza TRANSCROATIA društvo s ograničenom odgovornošću za prijevoz robe u cestovnom prometu i prijevoz specijaln Branka Vodnika 4,42000 Varaždin</izvorni_sadrzaj>
    <derivirana_varijabla naziv="DomainObject.Predmet.StrankaWithAdress_1">Stečajna masa iza TRANSCROATIA društvo s ograničenom odgovornošću za prijevoz robe u cestovnom prometu i prijevoz specijaln Branka Vodnika 4,42000 Varaždin</derivirana_varijabla>
  </DomainObject.Predmet.StrankaWithAdress>
  <DomainObject.Predmet.StrankaWithAdressOIB>
    <izvorni_sadrzaj>Stečajna masa iza TRANSCROATIA društvo s ograničenom odgovornošću za prijevoz robe u cestovnom prometu i prijevoz specijaln, OIB 83836936975, Branka Vodnika 4,42000 Varaždin</izvorni_sadrzaj>
    <derivirana_varijabla naziv="DomainObject.Predmet.StrankaWithAdressOIB_1">Stečajna masa iza TRANSCROATIA društvo s ograničenom odgovornošću za prijevoz robe u cestovnom prometu i prijevoz specijaln, OIB 83836936975, Branka Vodnika 4,42000 Varaždin</derivirana_varijabla>
  </DomainObject.Predmet.StrankaWithAdressOIB>
  <DomainObject.Predmet.StrankaNazivFormated>
    <izvorni_sadrzaj>Stečajna masa iza TRANSCROATIA društvo s ograničenom odgovornošću za prijevoz robe u cestovnom prometu i prijevoz specijaln</izvorni_sadrzaj>
    <derivirana_varijabla naziv="DomainObject.Predmet.StrankaNazivFormated_1">Stečajna masa iza TRANSCROATIA društvo s ograničenom odgovornošću za prijevoz robe u cestovnom prometu i prijevoz specijaln</derivirana_varijabla>
  </DomainObject.Predmet.StrankaNazivFormated>
  <DomainObject.Predmet.StrankaNazivFormatedOIB>
    <izvorni_sadrzaj>Stečajna masa iza TRANSCROATIA društvo s ograničenom odgovornošću za prijevoz robe u cestovnom prometu i prijevoz specijaln, OIB 83836936975</izvorni_sadrzaj>
    <derivirana_varijabla naziv="DomainObject.Predmet.StrankaNazivFormatedOIB_1">Stečajna masa iza TRANSCROATIA društvo s ograničenom odgovornošću za prijevoz robe u cestovnom prometu i prijevoz specijaln, OIB 83836936975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Stečajna masa iza TRANSCROATIA društvo s ograničenom odgovornošću za prijevoz robe u cestovnom prometu i prijevoz specijaln</item>
    </izvorni_sadrzaj>
    <derivirana_varijabla naziv="DomainObject.Predmet.StrankaListFormated_1">
      <item>Stečajna masa iza TRANSCROATIA društvo s ograničenom odgovornošću za prijevoz robe u cestovnom prometu i prijevoz specijaln</item>
    </derivirana_varijabla>
  </DomainObject.Predmet.StrankaListFormated>
  <DomainObject.Predmet.StrankaListFormatedOIB>
    <izvorni_sadrzaj>
      <item>Stečajna masa iza TRANSCROATIA društvo s ograničenom odgovornošću za prijevoz robe u cestovnom prometu i prijevoz specijaln, OIB 83836936975</item>
    </izvorni_sadrzaj>
    <derivirana_varijabla naziv="DomainObject.Predmet.StrankaListFormatedOIB_1">
      <item>Stečajna masa iza TRANSCROATIA društvo s ograničenom odgovornošću za prijevoz robe u cestovnom prometu i prijevoz specijaln, OIB 83836936975</item>
    </derivirana_varijabla>
  </DomainObject.Predmet.StrankaListFormatedOIB>
  <DomainObject.Predmet.StrankaListFormatedWithAdress>
    <izvorni_sadrzaj>
      <item>Stečajna masa iza TRANSCROATIA društvo s ograničenom odgovornošću za prijevoz robe u cestovnom prometu i prijevoz specijaln, Branka Vodnika 4, 42000 Varaždin</item>
    </izvorni_sadrzaj>
    <derivirana_varijabla naziv="DomainObject.Predmet.StrankaListFormatedWithAdress_1">
      <item>Stečajna masa iza TRANSCROATIA društvo s ograničenom odgovornošću za prijevoz robe u cestovnom prometu i prijevoz specijaln, Branka Vodnika 4, 42000 Varaždin</item>
    </derivirana_varijabla>
  </DomainObject.Predmet.StrankaListFormatedWithAdress>
  <DomainObject.Predmet.StrankaListFormatedWithAdressOIB>
    <izvorni_sadrzaj>
      <item>Stečajna masa iza TRANSCROATIA društvo s ograničenom odgovornošću za prijevoz robe u cestovnom prometu i prijevoz specijaln, OIB 83836936975, Branka Vodnika 4, 42000 Varaždin</item>
    </izvorni_sadrzaj>
    <derivirana_varijabla naziv="DomainObject.Predmet.StrankaListFormatedWithAdressOIB_1">
      <item>Stečajna masa iza TRANSCROATIA društvo s ograničenom odgovornošću za prijevoz robe u cestovnom prometu i prijevoz specijaln, OIB 83836936975, Branka Vodnika 4, 42000 Varaždin</item>
    </derivirana_varijabla>
  </DomainObject.Predmet.StrankaListFormatedWithAdressOIB>
  <DomainObject.Predmet.StrankaListNazivFormated>
    <izvorni_sadrzaj>
      <item>Stečajna masa iza TRANSCROATIA društvo s ograničenom odgovornošću za prijevoz robe u cestovnom prometu i prijevoz specijaln</item>
    </izvorni_sadrzaj>
    <derivirana_varijabla naziv="DomainObject.Predmet.StrankaListNazivFormated_1">
      <item>Stečajna masa iza TRANSCROATIA društvo s ograničenom odgovornošću za prijevoz robe u cestovnom prometu i prijevoz specijaln</item>
    </derivirana_varijabla>
  </DomainObject.Predmet.StrankaListNazivFormated>
  <DomainObject.Predmet.StrankaListNazivFormatedOIB>
    <izvorni_sadrzaj>
      <item>Stečajna masa iza TRANSCROATIA društvo s ograničenom odgovornošću za prijevoz robe u cestovnom prometu i prijevoz specijaln, OIB 83836936975</item>
    </izvorni_sadrzaj>
    <derivirana_varijabla naziv="DomainObject.Predmet.StrankaListNazivFormatedOIB_1">
      <item>Stečajna masa iza TRANSCROATIA društvo s ograničenom odgovornošću za prijevoz robe u cestovnom prometu i prijevoz specijaln, OIB 83836936975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Formated>
  <DomainObject.Predmet.OstaliList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FormatedOIB>
  <DomainObject.Predmet.OstaliListFormatedWithAdress>
    <izvorni_sadrzaj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izvorni_sadrzaj>
    <derivirana_varijabla naziv="DomainObject.Predmet.OstaliListFormatedWithAdress_1">
      <item>Mira Mihalina, direktor, Donje Ladanje, V. Nazora 108, 42243 Maruševec</item>
      <item>Hrvatska poštanska banka d.d., Jurišićeva 4, 10000 Zagreb</item>
      <item>ŽDO Građansko-upravni odjel u Varaždinu, Vrazova 4, 42000 Varaždin</item>
      <item>TEA GATTERNIG, Augusta Šenoe br. 3., 42000 Varaždin</item>
      <item>ZAGREBAČKA BANKA DIONIČKO DRUŠTVO, Trg bana Josipa Jelačića 10, 10000 Zagreb</item>
      <item>Odvjetnik Dražen Mandić, Varšavska br. 7/1, 10 000 Zagreb</item>
      <item>Hrvatske vode, pravna osoba za upravljanje vodama, Grada Vukovara 220, 10000 Zagreb</item>
    </derivirana_varijabla>
  </DomainObject.Predmet.OstaliListFormatedWithAdress>
  <DomainObject.Predmet.OstaliListFormatedWithAdressOIB>
    <izvorni_sadrzaj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izvorni_sadrzaj>
    <derivirana_varijabla naziv="DomainObject.Predmet.OstaliListFormatedWithAdressOIB_1">
      <item>Mira Mihalina, direktor, Donje Ladanje, V. Nazora 108, 42243 Maruševec</item>
      <item>Hrvatska poštanska banka d.d., OIB 87939104217, Jurišićeva 4, 10000 Zagreb</item>
      <item>ŽDO Građansko-upravni odjel u Varaždinu, Vrazova 4, 42000 Varaždin</item>
      <item>TEA GATTERNIG, OIB 20214370352, Augusta Šenoe br. 3., 42000 Varaždin</item>
      <item>ZAGREBAČKA BANKA DIONIČKO DRUŠTVO, OIB 92963223473, Trg bana Josipa Jelačića 10, 10000 Zagreb</item>
      <item>Odvjetnik Dražen Mandić, Varšavska br. 7/1, 10 000 Zagreb</item>
      <item>Hrvatske vode, pravna osoba za upravljanje vodama, OIB 28921383001, Grada Vukovara 220, 10000 Zagreb</item>
    </derivirana_varijabla>
  </DomainObject.Predmet.OstaliListFormatedWithAdressOIB>
  <DomainObject.Predmet.OstaliListNazivFormated>
    <izvorni_sadrzaj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OstaliListNazivFormated_1">
      <item>Mira Mihalina, direktor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OstaliListNazivFormated>
  <DomainObject.Predmet.OstaliListNazivFormatedOIB>
    <izvorni_sadrzaj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izvorni_sadrzaj>
    <derivirana_varijabla naziv="DomainObject.Predmet.OstaliListNazivFormatedOIB_1">
      <item>Mira Mihalina, direktor</item>
      <item>Hrvatska poštanska banka d.d., OIB 87939104217</item>
      <item>ŽDO Građansko-upravni odjel u Varaždinu</item>
      <item>TEA GATTERNIG, OIB 20214370352</item>
      <item>ZAGREBAČKA BANKA DIONIČKO DRUŠTVO, OIB 92963223473</item>
      <item>Odvjetnik Dražen Mandić</item>
      <item>Hrvatske vode, pravna osoba za upravljanje vodama, OIB 28921383001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TRANSCROATIA društvo s ograničenom odgovornošću za prijevoz robe u cestovnom prometu i prijevoz specijaln</izvorni_sadrzaj>
    <derivirana_varijabla naziv="DomainObject.Predmet.StrankaIDrugi_1">Stečajna masa iza TRANSCROATIA društvo s ograničenom odgovornošću za prijevoz robe u cestovnom prometu i prijevoz specijaln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TRANSCROATIA društvo s ograničenom odgovornošću za prijevoz robe u cestovnom prometu i prijevoz specijaln, OIB 83836936975, Branka Vodnika 4, 42000 Varaždin</izvorni_sadrzaj>
    <derivirana_varijabla naziv="DomainObject.Predmet.StrankaIDrugiAdressOIB_1">Stečajna masa iza TRANSCROATIA društvo s ograničenom odgovornošću za prijevoz robe u cestovnom prometu i prijevoz specijaln, OIB 83836936975, Branka Vodnika 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studenog 2013.</izvorni_sadrzaj>
    <derivirana_varijabla naziv="DomainObject.Predmet.OdlukaRjesenje.DatumDonosenjaOdluke_1">18.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St-38/2010-47</izvorni_sadrzaj>
    <derivirana_varijabla naziv="DomainObject.Predmet.OdlukaRjesenje.Oznaka_1">St-38/2010-47</derivirana_varijabla>
  </DomainObject.Predmet.OdlukaRjesenje.Oznaka>
  <DomainObject.Predmet.SudioniciListNaziv>
    <izvorni_sadrzaj>
      <item>Mira Mihalina, direktor</item>
      <item>Stečajna masa iza TRANSCROATIA društvo s ograničenom odgovornošću za prijevoz robe u cestovnom prometu i prijevoz specijaln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izvorni_sadrzaj>
    <derivirana_varijabla naziv="DomainObject.Predmet.SudioniciListNaziv_1">
      <item>Mira Mihalina, direktor</item>
      <item>Stečajna masa iza TRANSCROATIA društvo s ograničenom odgovornošću za prijevoz robe u cestovnom prometu i prijevoz specijaln</item>
      <item>Hrvatska poštanska banka d.d.</item>
      <item>ŽDO Građansko-upravni odjel u Varaždinu</item>
      <item>TEA GATTERNIG</item>
      <item>ZAGREBAČKA BANKA DIONIČKO DRUŠTVO</item>
      <item>Odvjetnik Dražen Mandić</item>
      <item>Hrvatske vode, pravna osoba za upravljanje vodama</item>
    </derivirana_varijabla>
  </DomainObject.Predmet.SudioniciListNaziv>
  <DomainObject.Predmet.SudioniciListAdressOIB>
    <izvorni_sadrzaj>
      <item>Mira Mihalina, direktor, Donje Ladanje, V. Nazora 108,42243 Maruševec</item>
      <item>Stečajna masa iza TRANSCROATIA društvo s ograničenom odgovornošću za prijevoz robe u cestovnom prometu i prijevoz specijaln, OIB 83836936975, Branka Vodnika 4,42000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izvorni_sadrzaj>
    <derivirana_varijabla naziv="DomainObject.Predmet.SudioniciListAdressOIB_1">
      <item>Mira Mihalina, direktor, Donje Ladanje, V. Nazora 108,42243 Maruševec</item>
      <item>Stečajna masa iza TRANSCROATIA društvo s ograničenom odgovornošću za prijevoz robe u cestovnom prometu i prijevoz specijaln, OIB 83836936975, Branka Vodnika 4,42000 Varaždin</item>
      <item>Hrvatska poštanska banka d.d., OIB 87939104217, Jurišićeva 4,10000 Zagreb</item>
      <item>ŽDO Građansko-upravni odjel u Varaždinu, Vrazova 4,42000 Varaždin</item>
      <item>TEA GATTERNIG, OIB 20214370352, Augusta Šenoe br. 3.,42000 Varaždin</item>
      <item>ZAGREBAČKA BANKA DIONIČKO DRUŠTVO, OIB 92963223473, Trg bana Josipa Jelačića 10,10000 Zagreb</item>
      <item>Odvjetnik Dražen Mandić, Varšavska br. 7/1,10 000 Zagreb</item>
      <item>Hrvatske vode, pravna osoba za upravljanje vodama, OIB 28921383001,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83836936975</item>
      <item>, OIB 87939104217</item>
      <item>, OIB null</item>
      <item>, OIB 20214370352</item>
      <item>, OIB 92963223473</item>
      <item>, OIB null</item>
      <item>, OIB 28921383001</item>
    </izvorni_sadrzaj>
    <derivirana_varijabla naziv="DomainObject.Predmet.SudioniciListNazivOIB_1">
      <item>, OIB null</item>
      <item>, OIB 83836936975</item>
      <item>, OIB 87939104217</item>
      <item>, OIB null</item>
      <item>, OIB 20214370352</item>
      <item>, OIB 92963223473</item>
      <item>, OIB null</item>
      <item>, OIB 28921383001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C7BB9-C4CA-4877-9169-193C1C21C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4</TotalTime>
  <Pages>6</Pages>
  <Words>2210</Words>
  <Characters>12600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14781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creator>Windows korisnik</dc:creator>
  <cp:lastModifiedBy>Windows korisnik</cp:lastModifiedBy>
  <cp:revision>2</cp:revision>
  <cp:lastPrinted>2022-05-25T17:09:00Z</cp:lastPrinted>
  <dcterms:created xsi:type="dcterms:W3CDTF">2022-06-02T05:24:00Z</dcterms:created>
  <dcterms:modified xsi:type="dcterms:W3CDTF">2022-06-02T05:24:00Z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St-38/2010-62 / Podnesak - Izvješće stečajnog upravitelja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